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3.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app.xml" ContentType="application/vnd.openxmlformats-officedocument.extended-properties+xml"/>
  <Override PartName="/word/numbering.xml" ContentType="application/vnd.openxmlformats-officedocument.wordprocessingml.numbering+xml"/>
  <Override PartName="/word/webSettings.xml" ContentType="application/vnd.openxmlformats-officedocument.wordprocessingml.webSettings+xml"/>
  <Override PartName="/word/fontTable.xml" ContentType="application/vnd.openxmlformats-officedocument.wordprocessingml.fontTable+xml"/>
  <Override PartName="/word/styles.xml" ContentType="application/vnd.openxmlformats-officedocument.wordprocessingml.styles+xml"/>
  <Override PartName="/customXml/itemProps1.xml" ContentType="application/vnd.openxmlformats-officedocument.customXmlPropertie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3714B5" w14:textId="51CC94D0" w:rsidR="003B6BBB" w:rsidRDefault="00A929BC" w:rsidP="00F90327">
      <w:pPr>
        <w:ind w:left="-851"/>
      </w:pPr>
      <w:r>
        <w:rPr>
          <w:noProof/>
        </w:rPr>
        <mc:AlternateContent>
          <mc:Choice Requires="wpg">
            <w:drawing>
              <wp:anchor distT="0" distB="0" distL="114300" distR="114300" simplePos="0" relativeHeight="251687936" behindDoc="1" locked="0" layoutInCell="1" allowOverlap="1" wp14:anchorId="3075DF48" wp14:editId="5A5F59F3">
                <wp:simplePos x="0" y="0"/>
                <wp:positionH relativeFrom="page">
                  <wp:align>left</wp:align>
                </wp:positionH>
                <wp:positionV relativeFrom="page">
                  <wp:align>top</wp:align>
                </wp:positionV>
                <wp:extent cx="7560310" cy="10692130"/>
                <wp:effectExtent l="0" t="0" r="2540" b="0"/>
                <wp:wrapNone/>
                <wp:docPr id="28"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10692130"/>
                          <a:chOff x="0" y="0"/>
                          <a:chExt cx="11906" cy="16838"/>
                        </a:xfrm>
                      </wpg:grpSpPr>
                      <pic:pic xmlns:pic="http://schemas.openxmlformats.org/drawingml/2006/picture">
                        <pic:nvPicPr>
                          <pic:cNvPr id="29" name="Picture 1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06" cy="168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 name="AutoShape 13"/>
                        <wps:cNvSpPr>
                          <a:spLocks/>
                        </wps:cNvSpPr>
                        <wps:spPr bwMode="auto">
                          <a:xfrm>
                            <a:off x="7462" y="820"/>
                            <a:ext cx="3724" cy="1129"/>
                          </a:xfrm>
                          <a:custGeom>
                            <a:avLst/>
                            <a:gdLst>
                              <a:gd name="T0" fmla="+- 0 7859 7462"/>
                              <a:gd name="T1" fmla="*/ T0 w 3724"/>
                              <a:gd name="T2" fmla="+- 0 2612 1762"/>
                              <a:gd name="T3" fmla="*/ 2612 h 1129"/>
                              <a:gd name="T4" fmla="+- 0 7660 7462"/>
                              <a:gd name="T5" fmla="*/ T4 w 3724"/>
                              <a:gd name="T6" fmla="+- 0 2879 1762"/>
                              <a:gd name="T7" fmla="*/ 2879 h 1129"/>
                              <a:gd name="T8" fmla="+- 0 8634 7462"/>
                              <a:gd name="T9" fmla="*/ T8 w 3724"/>
                              <a:gd name="T10" fmla="+- 0 2431 1762"/>
                              <a:gd name="T11" fmla="*/ 2431 h 1129"/>
                              <a:gd name="T12" fmla="+- 0 8385 7462"/>
                              <a:gd name="T13" fmla="*/ T12 w 3724"/>
                              <a:gd name="T14" fmla="+- 0 2347 1762"/>
                              <a:gd name="T15" fmla="*/ 2347 h 1129"/>
                              <a:gd name="T16" fmla="+- 0 8205 7462"/>
                              <a:gd name="T17" fmla="*/ T16 w 3724"/>
                              <a:gd name="T18" fmla="+- 0 2428 1762"/>
                              <a:gd name="T19" fmla="*/ 2428 h 1129"/>
                              <a:gd name="T20" fmla="+- 0 8132 7462"/>
                              <a:gd name="T21" fmla="*/ T20 w 3724"/>
                              <a:gd name="T22" fmla="+- 0 2591 1762"/>
                              <a:gd name="T23" fmla="*/ 2591 h 1129"/>
                              <a:gd name="T24" fmla="+- 0 8173 7462"/>
                              <a:gd name="T25" fmla="*/ T24 w 3724"/>
                              <a:gd name="T26" fmla="+- 0 2767 1762"/>
                              <a:gd name="T27" fmla="*/ 2767 h 1129"/>
                              <a:gd name="T28" fmla="+- 0 8323 7462"/>
                              <a:gd name="T29" fmla="*/ T28 w 3724"/>
                              <a:gd name="T30" fmla="+- 0 2877 1762"/>
                              <a:gd name="T31" fmla="*/ 2877 h 1129"/>
                              <a:gd name="T32" fmla="+- 0 8578 7462"/>
                              <a:gd name="T33" fmla="*/ T32 w 3724"/>
                              <a:gd name="T34" fmla="+- 0 2849 1762"/>
                              <a:gd name="T35" fmla="*/ 2849 h 1129"/>
                              <a:gd name="T36" fmla="+- 0 8476 7462"/>
                              <a:gd name="T37" fmla="*/ T36 w 3724"/>
                              <a:gd name="T38" fmla="+- 0 2708 1762"/>
                              <a:gd name="T39" fmla="*/ 2708 h 1129"/>
                              <a:gd name="T40" fmla="+- 0 8352 7462"/>
                              <a:gd name="T41" fmla="*/ T40 w 3724"/>
                              <a:gd name="T42" fmla="+- 0 2701 1762"/>
                              <a:gd name="T43" fmla="*/ 2701 h 1129"/>
                              <a:gd name="T44" fmla="+- 0 8340 7462"/>
                              <a:gd name="T45" fmla="*/ T44 w 3724"/>
                              <a:gd name="T46" fmla="+- 0 2551 1762"/>
                              <a:gd name="T47" fmla="*/ 2551 h 1129"/>
                              <a:gd name="T48" fmla="+- 0 8459 7462"/>
                              <a:gd name="T49" fmla="*/ T48 w 3724"/>
                              <a:gd name="T50" fmla="+- 0 2515 1762"/>
                              <a:gd name="T51" fmla="*/ 2515 h 1129"/>
                              <a:gd name="T52" fmla="+- 0 9269 7462"/>
                              <a:gd name="T53" fmla="*/ T52 w 3724"/>
                              <a:gd name="T54" fmla="+- 0 2565 1762"/>
                              <a:gd name="T55" fmla="*/ 2565 h 1129"/>
                              <a:gd name="T56" fmla="+- 0 9217 7462"/>
                              <a:gd name="T57" fmla="*/ T56 w 3724"/>
                              <a:gd name="T58" fmla="+- 0 2447 1762"/>
                              <a:gd name="T59" fmla="*/ 2447 h 1129"/>
                              <a:gd name="T60" fmla="+- 0 9070 7462"/>
                              <a:gd name="T61" fmla="*/ T60 w 3724"/>
                              <a:gd name="T62" fmla="+- 0 2356 1762"/>
                              <a:gd name="T63" fmla="*/ 2356 h 1129"/>
                              <a:gd name="T64" fmla="+- 0 8937 7462"/>
                              <a:gd name="T65" fmla="*/ T64 w 3724"/>
                              <a:gd name="T66" fmla="+- 0 2493 1762"/>
                              <a:gd name="T67" fmla="*/ 2493 h 1129"/>
                              <a:gd name="T68" fmla="+- 0 9042 7462"/>
                              <a:gd name="T69" fmla="*/ T68 w 3724"/>
                              <a:gd name="T70" fmla="+- 0 2502 1762"/>
                              <a:gd name="T71" fmla="*/ 2502 h 1129"/>
                              <a:gd name="T72" fmla="+- 0 9020 7462"/>
                              <a:gd name="T73" fmla="*/ T72 w 3724"/>
                              <a:gd name="T74" fmla="+- 0 2347 1762"/>
                              <a:gd name="T75" fmla="*/ 2347 h 1129"/>
                              <a:gd name="T76" fmla="+- 0 8814 7462"/>
                              <a:gd name="T77" fmla="*/ T76 w 3724"/>
                              <a:gd name="T78" fmla="+- 0 2395 1762"/>
                              <a:gd name="T79" fmla="*/ 2395 h 1129"/>
                              <a:gd name="T80" fmla="+- 0 8710 7462"/>
                              <a:gd name="T81" fmla="*/ T80 w 3724"/>
                              <a:gd name="T82" fmla="+- 0 2543 1762"/>
                              <a:gd name="T83" fmla="*/ 2543 h 1129"/>
                              <a:gd name="T84" fmla="+- 0 8711 7462"/>
                              <a:gd name="T85" fmla="*/ T84 w 3724"/>
                              <a:gd name="T86" fmla="+- 0 2701 1762"/>
                              <a:gd name="T87" fmla="*/ 2701 h 1129"/>
                              <a:gd name="T88" fmla="+- 0 8815 7462"/>
                              <a:gd name="T89" fmla="*/ T88 w 3724"/>
                              <a:gd name="T90" fmla="+- 0 2843 1762"/>
                              <a:gd name="T91" fmla="*/ 2843 h 1129"/>
                              <a:gd name="T92" fmla="+- 0 9033 7462"/>
                              <a:gd name="T93" fmla="*/ T92 w 3724"/>
                              <a:gd name="T94" fmla="+- 0 2887 1762"/>
                              <a:gd name="T95" fmla="*/ 2887 h 1129"/>
                              <a:gd name="T96" fmla="+- 0 9243 7462"/>
                              <a:gd name="T97" fmla="*/ T96 w 3724"/>
                              <a:gd name="T98" fmla="+- 0 2754 1762"/>
                              <a:gd name="T99" fmla="*/ 2754 h 1129"/>
                              <a:gd name="T100" fmla="+- 0 9037 7462"/>
                              <a:gd name="T101" fmla="*/ T100 w 3724"/>
                              <a:gd name="T102" fmla="+- 0 2746 1762"/>
                              <a:gd name="T103" fmla="*/ 2746 h 1129"/>
                              <a:gd name="T104" fmla="+- 0 8932 7462"/>
                              <a:gd name="T105" fmla="*/ T104 w 3724"/>
                              <a:gd name="T106" fmla="+- 0 2735 1762"/>
                              <a:gd name="T107" fmla="*/ 2735 h 1129"/>
                              <a:gd name="T108" fmla="+- 0 9271 7462"/>
                              <a:gd name="T109" fmla="*/ T108 w 3724"/>
                              <a:gd name="T110" fmla="+- 0 2658 1762"/>
                              <a:gd name="T111" fmla="*/ 2658 h 1129"/>
                              <a:gd name="T112" fmla="+- 0 9860 7462"/>
                              <a:gd name="T113" fmla="*/ T112 w 3724"/>
                              <a:gd name="T114" fmla="+- 0 2511 1762"/>
                              <a:gd name="T115" fmla="*/ 2511 h 1129"/>
                              <a:gd name="T116" fmla="+- 0 9842 7462"/>
                              <a:gd name="T117" fmla="*/ T116 w 3724"/>
                              <a:gd name="T118" fmla="+- 0 2428 1762"/>
                              <a:gd name="T119" fmla="*/ 2428 h 1129"/>
                              <a:gd name="T120" fmla="+- 0 9750 7462"/>
                              <a:gd name="T121" fmla="*/ T120 w 3724"/>
                              <a:gd name="T122" fmla="+- 0 2351 1762"/>
                              <a:gd name="T123" fmla="*/ 2351 h 1129"/>
                              <a:gd name="T124" fmla="+- 0 9559 7462"/>
                              <a:gd name="T125" fmla="*/ T124 w 3724"/>
                              <a:gd name="T126" fmla="+- 0 2381 1762"/>
                              <a:gd name="T127" fmla="*/ 2381 h 1129"/>
                              <a:gd name="T128" fmla="+- 0 9524 7462"/>
                              <a:gd name="T129" fmla="*/ T128 w 3724"/>
                              <a:gd name="T130" fmla="+- 0 2879 1762"/>
                              <a:gd name="T131" fmla="*/ 2879 h 1129"/>
                              <a:gd name="T132" fmla="+- 0 9590 7462"/>
                              <a:gd name="T133" fmla="*/ T132 w 3724"/>
                              <a:gd name="T134" fmla="+- 0 2516 1762"/>
                              <a:gd name="T135" fmla="*/ 2516 h 1129"/>
                              <a:gd name="T136" fmla="+- 0 9662 7462"/>
                              <a:gd name="T137" fmla="*/ T136 w 3724"/>
                              <a:gd name="T138" fmla="+- 0 2539 1762"/>
                              <a:gd name="T139" fmla="*/ 2539 h 1129"/>
                              <a:gd name="T140" fmla="+- 0 10290 7462"/>
                              <a:gd name="T141" fmla="*/ T140 w 3724"/>
                              <a:gd name="T142" fmla="+- 0 2718 1762"/>
                              <a:gd name="T143" fmla="*/ 2718 h 1129"/>
                              <a:gd name="T144" fmla="+- 0 10196 7462"/>
                              <a:gd name="T145" fmla="*/ T144 w 3724"/>
                              <a:gd name="T146" fmla="+- 0 2715 1762"/>
                              <a:gd name="T147" fmla="*/ 2715 h 1129"/>
                              <a:gd name="T148" fmla="+- 0 10178 7462"/>
                              <a:gd name="T149" fmla="*/ T148 w 3724"/>
                              <a:gd name="T150" fmla="+- 0 2192 1762"/>
                              <a:gd name="T151" fmla="*/ 2192 h 1129"/>
                              <a:gd name="T152" fmla="+- 0 9989 7462"/>
                              <a:gd name="T153" fmla="*/ T152 w 3724"/>
                              <a:gd name="T154" fmla="+- 0 2759 1762"/>
                              <a:gd name="T155" fmla="*/ 2759 h 1129"/>
                              <a:gd name="T156" fmla="+- 0 10035 7462"/>
                              <a:gd name="T157" fmla="*/ T156 w 3724"/>
                              <a:gd name="T158" fmla="+- 0 2856 1762"/>
                              <a:gd name="T159" fmla="*/ 2856 h 1129"/>
                              <a:gd name="T160" fmla="+- 0 10130 7462"/>
                              <a:gd name="T161" fmla="*/ T160 w 3724"/>
                              <a:gd name="T162" fmla="+- 0 2890 1762"/>
                              <a:gd name="T163" fmla="*/ 2890 h 1129"/>
                              <a:gd name="T164" fmla="+- 0 10279 7462"/>
                              <a:gd name="T165" fmla="*/ T164 w 3724"/>
                              <a:gd name="T166" fmla="+- 0 2866 1762"/>
                              <a:gd name="T167" fmla="*/ 2866 h 1129"/>
                              <a:gd name="T168" fmla="+- 0 10563 7462"/>
                              <a:gd name="T169" fmla="*/ T168 w 3724"/>
                              <a:gd name="T170" fmla="+- 0 2356 1762"/>
                              <a:gd name="T171" fmla="*/ 2356 h 1129"/>
                              <a:gd name="T172" fmla="+- 0 10468 7462"/>
                              <a:gd name="T173" fmla="*/ T172 w 3724"/>
                              <a:gd name="T174" fmla="+- 0 2268 1762"/>
                              <a:gd name="T175" fmla="*/ 2268 h 1129"/>
                              <a:gd name="T176" fmla="+- 0 11150 7462"/>
                              <a:gd name="T177" fmla="*/ T176 w 3724"/>
                              <a:gd name="T178" fmla="+- 0 2688 1762"/>
                              <a:gd name="T179" fmla="*/ 2688 h 1129"/>
                              <a:gd name="T180" fmla="+- 0 11112 7462"/>
                              <a:gd name="T181" fmla="*/ T180 w 3724"/>
                              <a:gd name="T182" fmla="+- 0 2433 1762"/>
                              <a:gd name="T183" fmla="*/ 2433 h 1129"/>
                              <a:gd name="T184" fmla="+- 0 10764 7462"/>
                              <a:gd name="T185" fmla="*/ T184 w 3724"/>
                              <a:gd name="T186" fmla="+- 0 2363 1762"/>
                              <a:gd name="T187" fmla="*/ 2363 h 1129"/>
                              <a:gd name="T188" fmla="+- 0 10788 7462"/>
                              <a:gd name="T189" fmla="*/ T188 w 3724"/>
                              <a:gd name="T190" fmla="+- 0 2488 1762"/>
                              <a:gd name="T191" fmla="*/ 2488 h 1129"/>
                              <a:gd name="T192" fmla="+- 0 10927 7462"/>
                              <a:gd name="T193" fmla="*/ T192 w 3724"/>
                              <a:gd name="T194" fmla="+- 0 2483 1762"/>
                              <a:gd name="T195" fmla="*/ 2483 h 1129"/>
                              <a:gd name="T196" fmla="+- 0 10961 7462"/>
                              <a:gd name="T197" fmla="*/ T196 w 3724"/>
                              <a:gd name="T198" fmla="+- 0 2658 1762"/>
                              <a:gd name="T199" fmla="*/ 2658 h 1129"/>
                              <a:gd name="T200" fmla="+- 0 10916 7462"/>
                              <a:gd name="T201" fmla="*/ T200 w 3724"/>
                              <a:gd name="T202" fmla="+- 0 2745 1762"/>
                              <a:gd name="T203" fmla="*/ 2745 h 1129"/>
                              <a:gd name="T204" fmla="+- 0 10825 7462"/>
                              <a:gd name="T205" fmla="*/ T204 w 3724"/>
                              <a:gd name="T206" fmla="+- 0 2740 1762"/>
                              <a:gd name="T207" fmla="*/ 2740 h 1129"/>
                              <a:gd name="T208" fmla="+- 0 10830 7462"/>
                              <a:gd name="T209" fmla="*/ T208 w 3724"/>
                              <a:gd name="T210" fmla="+- 0 2661 1762"/>
                              <a:gd name="T211" fmla="*/ 2661 h 1129"/>
                              <a:gd name="T212" fmla="+- 0 10937 7462"/>
                              <a:gd name="T213" fmla="*/ T212 w 3724"/>
                              <a:gd name="T214" fmla="+- 0 2651 1762"/>
                              <a:gd name="T215" fmla="*/ 2651 h 1129"/>
                              <a:gd name="T216" fmla="+- 0 10855 7462"/>
                              <a:gd name="T217" fmla="*/ T216 w 3724"/>
                              <a:gd name="T218" fmla="+- 0 2542 1762"/>
                              <a:gd name="T219" fmla="*/ 2542 h 1129"/>
                              <a:gd name="T220" fmla="+- 0 10709 7462"/>
                              <a:gd name="T221" fmla="*/ T220 w 3724"/>
                              <a:gd name="T222" fmla="+- 0 2580 1762"/>
                              <a:gd name="T223" fmla="*/ 2580 h 1129"/>
                              <a:gd name="T224" fmla="+- 0 10634 7462"/>
                              <a:gd name="T225" fmla="*/ T224 w 3724"/>
                              <a:gd name="T226" fmla="+- 0 2683 1762"/>
                              <a:gd name="T227" fmla="*/ 2683 h 1129"/>
                              <a:gd name="T228" fmla="+- 0 10643 7462"/>
                              <a:gd name="T229" fmla="*/ T228 w 3724"/>
                              <a:gd name="T230" fmla="+- 0 2788 1762"/>
                              <a:gd name="T231" fmla="*/ 2788 h 1129"/>
                              <a:gd name="T232" fmla="+- 0 10723 7462"/>
                              <a:gd name="T233" fmla="*/ T232 w 3724"/>
                              <a:gd name="T234" fmla="+- 0 2869 1762"/>
                              <a:gd name="T235" fmla="*/ 2869 h 1129"/>
                              <a:gd name="T236" fmla="+- 0 10863 7462"/>
                              <a:gd name="T237" fmla="*/ T236 w 3724"/>
                              <a:gd name="T238" fmla="+- 0 2883 1762"/>
                              <a:gd name="T239" fmla="*/ 2883 h 1129"/>
                              <a:gd name="T240" fmla="+- 0 10994 7462"/>
                              <a:gd name="T241" fmla="*/ T240 w 3724"/>
                              <a:gd name="T242" fmla="+- 0 2817 1762"/>
                              <a:gd name="T243" fmla="*/ 2817 h 1129"/>
                              <a:gd name="T244" fmla="+- 0 11082 7462"/>
                              <a:gd name="T245" fmla="*/ T244 w 3724"/>
                              <a:gd name="T246" fmla="+- 0 2888 1762"/>
                              <a:gd name="T247" fmla="*/ 2888 h 1129"/>
                              <a:gd name="T248" fmla="+- 0 11174 7462"/>
                              <a:gd name="T249" fmla="*/ T248 w 3724"/>
                              <a:gd name="T250" fmla="+- 0 2882 1762"/>
                              <a:gd name="T251" fmla="*/ 2882 h 11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3724" h="1129">
                                <a:moveTo>
                                  <a:pt x="668" y="1117"/>
                                </a:moveTo>
                                <a:lnTo>
                                  <a:pt x="620" y="979"/>
                                </a:lnTo>
                                <a:lnTo>
                                  <a:pt x="575" y="850"/>
                                </a:lnTo>
                                <a:lnTo>
                                  <a:pt x="499" y="631"/>
                                </a:lnTo>
                                <a:lnTo>
                                  <a:pt x="423" y="411"/>
                                </a:lnTo>
                                <a:lnTo>
                                  <a:pt x="397" y="411"/>
                                </a:lnTo>
                                <a:lnTo>
                                  <a:pt x="397" y="850"/>
                                </a:lnTo>
                                <a:lnTo>
                                  <a:pt x="269" y="850"/>
                                </a:lnTo>
                                <a:lnTo>
                                  <a:pt x="335" y="631"/>
                                </a:lnTo>
                                <a:lnTo>
                                  <a:pt x="397" y="850"/>
                                </a:lnTo>
                                <a:lnTo>
                                  <a:pt x="397" y="411"/>
                                </a:lnTo>
                                <a:lnTo>
                                  <a:pt x="246" y="411"/>
                                </a:lnTo>
                                <a:lnTo>
                                  <a:pt x="0" y="1117"/>
                                </a:lnTo>
                                <a:lnTo>
                                  <a:pt x="198" y="1117"/>
                                </a:lnTo>
                                <a:lnTo>
                                  <a:pt x="240" y="979"/>
                                </a:lnTo>
                                <a:lnTo>
                                  <a:pt x="428" y="979"/>
                                </a:lnTo>
                                <a:lnTo>
                                  <a:pt x="471" y="1117"/>
                                </a:lnTo>
                                <a:lnTo>
                                  <a:pt x="668" y="1117"/>
                                </a:lnTo>
                                <a:moveTo>
                                  <a:pt x="1212" y="726"/>
                                </a:moveTo>
                                <a:lnTo>
                                  <a:pt x="1194" y="696"/>
                                </a:lnTo>
                                <a:lnTo>
                                  <a:pt x="1172" y="669"/>
                                </a:lnTo>
                                <a:lnTo>
                                  <a:pt x="1146" y="645"/>
                                </a:lnTo>
                                <a:lnTo>
                                  <a:pt x="1116" y="624"/>
                                </a:lnTo>
                                <a:lnTo>
                                  <a:pt x="1082" y="606"/>
                                </a:lnTo>
                                <a:lnTo>
                                  <a:pt x="1044" y="594"/>
                                </a:lnTo>
                                <a:lnTo>
                                  <a:pt x="1002" y="586"/>
                                </a:lnTo>
                                <a:lnTo>
                                  <a:pt x="957" y="584"/>
                                </a:lnTo>
                                <a:lnTo>
                                  <a:pt x="923" y="585"/>
                                </a:lnTo>
                                <a:lnTo>
                                  <a:pt x="891" y="590"/>
                                </a:lnTo>
                                <a:lnTo>
                                  <a:pt x="861" y="597"/>
                                </a:lnTo>
                                <a:lnTo>
                                  <a:pt x="833" y="606"/>
                                </a:lnTo>
                                <a:lnTo>
                                  <a:pt x="807" y="618"/>
                                </a:lnTo>
                                <a:lnTo>
                                  <a:pt x="784" y="632"/>
                                </a:lnTo>
                                <a:lnTo>
                                  <a:pt x="762" y="648"/>
                                </a:lnTo>
                                <a:lnTo>
                                  <a:pt x="743" y="666"/>
                                </a:lnTo>
                                <a:lnTo>
                                  <a:pt x="726" y="685"/>
                                </a:lnTo>
                                <a:lnTo>
                                  <a:pt x="711" y="706"/>
                                </a:lnTo>
                                <a:lnTo>
                                  <a:pt x="698" y="729"/>
                                </a:lnTo>
                                <a:lnTo>
                                  <a:pt x="688" y="753"/>
                                </a:lnTo>
                                <a:lnTo>
                                  <a:pt x="680" y="778"/>
                                </a:lnTo>
                                <a:lnTo>
                                  <a:pt x="674" y="803"/>
                                </a:lnTo>
                                <a:lnTo>
                                  <a:pt x="670" y="829"/>
                                </a:lnTo>
                                <a:lnTo>
                                  <a:pt x="669" y="856"/>
                                </a:lnTo>
                                <a:lnTo>
                                  <a:pt x="670" y="882"/>
                                </a:lnTo>
                                <a:lnTo>
                                  <a:pt x="674" y="908"/>
                                </a:lnTo>
                                <a:lnTo>
                                  <a:pt x="680" y="934"/>
                                </a:lnTo>
                                <a:lnTo>
                                  <a:pt x="688" y="959"/>
                                </a:lnTo>
                                <a:lnTo>
                                  <a:pt x="698" y="982"/>
                                </a:lnTo>
                                <a:lnTo>
                                  <a:pt x="711" y="1005"/>
                                </a:lnTo>
                                <a:lnTo>
                                  <a:pt x="726" y="1026"/>
                                </a:lnTo>
                                <a:lnTo>
                                  <a:pt x="743" y="1045"/>
                                </a:lnTo>
                                <a:lnTo>
                                  <a:pt x="762" y="1063"/>
                                </a:lnTo>
                                <a:lnTo>
                                  <a:pt x="784" y="1079"/>
                                </a:lnTo>
                                <a:lnTo>
                                  <a:pt x="807" y="1093"/>
                                </a:lnTo>
                                <a:lnTo>
                                  <a:pt x="833" y="1105"/>
                                </a:lnTo>
                                <a:lnTo>
                                  <a:pt x="861" y="1115"/>
                                </a:lnTo>
                                <a:lnTo>
                                  <a:pt x="891" y="1122"/>
                                </a:lnTo>
                                <a:lnTo>
                                  <a:pt x="923" y="1126"/>
                                </a:lnTo>
                                <a:lnTo>
                                  <a:pt x="957" y="1127"/>
                                </a:lnTo>
                                <a:lnTo>
                                  <a:pt x="1002" y="1125"/>
                                </a:lnTo>
                                <a:lnTo>
                                  <a:pt x="1044" y="1117"/>
                                </a:lnTo>
                                <a:lnTo>
                                  <a:pt x="1082" y="1105"/>
                                </a:lnTo>
                                <a:lnTo>
                                  <a:pt x="1116" y="1087"/>
                                </a:lnTo>
                                <a:lnTo>
                                  <a:pt x="1146" y="1066"/>
                                </a:lnTo>
                                <a:lnTo>
                                  <a:pt x="1172" y="1042"/>
                                </a:lnTo>
                                <a:lnTo>
                                  <a:pt x="1194" y="1015"/>
                                </a:lnTo>
                                <a:lnTo>
                                  <a:pt x="1212" y="985"/>
                                </a:lnTo>
                                <a:lnTo>
                                  <a:pt x="1156" y="968"/>
                                </a:lnTo>
                                <a:lnTo>
                                  <a:pt x="1028" y="929"/>
                                </a:lnTo>
                                <a:lnTo>
                                  <a:pt x="1014" y="946"/>
                                </a:lnTo>
                                <a:lnTo>
                                  <a:pt x="997" y="958"/>
                                </a:lnTo>
                                <a:lnTo>
                                  <a:pt x="977" y="966"/>
                                </a:lnTo>
                                <a:lnTo>
                                  <a:pt x="956" y="968"/>
                                </a:lnTo>
                                <a:lnTo>
                                  <a:pt x="937" y="966"/>
                                </a:lnTo>
                                <a:lnTo>
                                  <a:pt x="920" y="961"/>
                                </a:lnTo>
                                <a:lnTo>
                                  <a:pt x="904" y="952"/>
                                </a:lnTo>
                                <a:lnTo>
                                  <a:pt x="890" y="939"/>
                                </a:lnTo>
                                <a:lnTo>
                                  <a:pt x="878" y="922"/>
                                </a:lnTo>
                                <a:lnTo>
                                  <a:pt x="870" y="903"/>
                                </a:lnTo>
                                <a:lnTo>
                                  <a:pt x="865" y="881"/>
                                </a:lnTo>
                                <a:lnTo>
                                  <a:pt x="863" y="856"/>
                                </a:lnTo>
                                <a:lnTo>
                                  <a:pt x="865" y="830"/>
                                </a:lnTo>
                                <a:lnTo>
                                  <a:pt x="870" y="808"/>
                                </a:lnTo>
                                <a:lnTo>
                                  <a:pt x="878" y="789"/>
                                </a:lnTo>
                                <a:lnTo>
                                  <a:pt x="890" y="773"/>
                                </a:lnTo>
                                <a:lnTo>
                                  <a:pt x="904" y="760"/>
                                </a:lnTo>
                                <a:lnTo>
                                  <a:pt x="920" y="751"/>
                                </a:lnTo>
                                <a:lnTo>
                                  <a:pt x="937" y="745"/>
                                </a:lnTo>
                                <a:lnTo>
                                  <a:pt x="956" y="743"/>
                                </a:lnTo>
                                <a:lnTo>
                                  <a:pt x="977" y="746"/>
                                </a:lnTo>
                                <a:lnTo>
                                  <a:pt x="997" y="753"/>
                                </a:lnTo>
                                <a:lnTo>
                                  <a:pt x="1014" y="765"/>
                                </a:lnTo>
                                <a:lnTo>
                                  <a:pt x="1028" y="782"/>
                                </a:lnTo>
                                <a:lnTo>
                                  <a:pt x="1156" y="743"/>
                                </a:lnTo>
                                <a:lnTo>
                                  <a:pt x="1212" y="726"/>
                                </a:lnTo>
                                <a:moveTo>
                                  <a:pt x="1811" y="856"/>
                                </a:moveTo>
                                <a:lnTo>
                                  <a:pt x="1810" y="829"/>
                                </a:lnTo>
                                <a:lnTo>
                                  <a:pt x="1807" y="803"/>
                                </a:lnTo>
                                <a:lnTo>
                                  <a:pt x="1806" y="800"/>
                                </a:lnTo>
                                <a:lnTo>
                                  <a:pt x="1801" y="778"/>
                                </a:lnTo>
                                <a:lnTo>
                                  <a:pt x="1793" y="753"/>
                                </a:lnTo>
                                <a:lnTo>
                                  <a:pt x="1782" y="729"/>
                                </a:lnTo>
                                <a:lnTo>
                                  <a:pt x="1777" y="718"/>
                                </a:lnTo>
                                <a:lnTo>
                                  <a:pt x="1770" y="706"/>
                                </a:lnTo>
                                <a:lnTo>
                                  <a:pt x="1755" y="685"/>
                                </a:lnTo>
                                <a:lnTo>
                                  <a:pt x="1738" y="666"/>
                                </a:lnTo>
                                <a:lnTo>
                                  <a:pt x="1719" y="648"/>
                                </a:lnTo>
                                <a:lnTo>
                                  <a:pt x="1697" y="632"/>
                                </a:lnTo>
                                <a:lnTo>
                                  <a:pt x="1674" y="618"/>
                                </a:lnTo>
                                <a:lnTo>
                                  <a:pt x="1648" y="606"/>
                                </a:lnTo>
                                <a:lnTo>
                                  <a:pt x="1620" y="597"/>
                                </a:lnTo>
                                <a:lnTo>
                                  <a:pt x="1608" y="594"/>
                                </a:lnTo>
                                <a:lnTo>
                                  <a:pt x="1608" y="800"/>
                                </a:lnTo>
                                <a:lnTo>
                                  <a:pt x="1435" y="800"/>
                                </a:lnTo>
                                <a:lnTo>
                                  <a:pt x="1439" y="782"/>
                                </a:lnTo>
                                <a:lnTo>
                                  <a:pt x="1445" y="766"/>
                                </a:lnTo>
                                <a:lnTo>
                                  <a:pt x="1453" y="752"/>
                                </a:lnTo>
                                <a:lnTo>
                                  <a:pt x="1463" y="740"/>
                                </a:lnTo>
                                <a:lnTo>
                                  <a:pt x="1475" y="731"/>
                                </a:lnTo>
                                <a:lnTo>
                                  <a:pt x="1489" y="724"/>
                                </a:lnTo>
                                <a:lnTo>
                                  <a:pt x="1505" y="720"/>
                                </a:lnTo>
                                <a:lnTo>
                                  <a:pt x="1522" y="718"/>
                                </a:lnTo>
                                <a:lnTo>
                                  <a:pt x="1539" y="720"/>
                                </a:lnTo>
                                <a:lnTo>
                                  <a:pt x="1554" y="724"/>
                                </a:lnTo>
                                <a:lnTo>
                                  <a:pt x="1568" y="731"/>
                                </a:lnTo>
                                <a:lnTo>
                                  <a:pt x="1580" y="740"/>
                                </a:lnTo>
                                <a:lnTo>
                                  <a:pt x="1591" y="752"/>
                                </a:lnTo>
                                <a:lnTo>
                                  <a:pt x="1599" y="766"/>
                                </a:lnTo>
                                <a:lnTo>
                                  <a:pt x="1605" y="782"/>
                                </a:lnTo>
                                <a:lnTo>
                                  <a:pt x="1608" y="800"/>
                                </a:lnTo>
                                <a:lnTo>
                                  <a:pt x="1608" y="594"/>
                                </a:lnTo>
                                <a:lnTo>
                                  <a:pt x="1590" y="590"/>
                                </a:lnTo>
                                <a:lnTo>
                                  <a:pt x="1558" y="585"/>
                                </a:lnTo>
                                <a:lnTo>
                                  <a:pt x="1525" y="584"/>
                                </a:lnTo>
                                <a:lnTo>
                                  <a:pt x="1490" y="585"/>
                                </a:lnTo>
                                <a:lnTo>
                                  <a:pt x="1458" y="590"/>
                                </a:lnTo>
                                <a:lnTo>
                                  <a:pt x="1428" y="597"/>
                                </a:lnTo>
                                <a:lnTo>
                                  <a:pt x="1401" y="606"/>
                                </a:lnTo>
                                <a:lnTo>
                                  <a:pt x="1375" y="619"/>
                                </a:lnTo>
                                <a:lnTo>
                                  <a:pt x="1352" y="633"/>
                                </a:lnTo>
                                <a:lnTo>
                                  <a:pt x="1330" y="649"/>
                                </a:lnTo>
                                <a:lnTo>
                                  <a:pt x="1311" y="667"/>
                                </a:lnTo>
                                <a:lnTo>
                                  <a:pt x="1294" y="686"/>
                                </a:lnTo>
                                <a:lnTo>
                                  <a:pt x="1279" y="708"/>
                                </a:lnTo>
                                <a:lnTo>
                                  <a:pt x="1267" y="731"/>
                                </a:lnTo>
                                <a:lnTo>
                                  <a:pt x="1257" y="755"/>
                                </a:lnTo>
                                <a:lnTo>
                                  <a:pt x="1248" y="781"/>
                                </a:lnTo>
                                <a:lnTo>
                                  <a:pt x="1243" y="807"/>
                                </a:lnTo>
                                <a:lnTo>
                                  <a:pt x="1239" y="835"/>
                                </a:lnTo>
                                <a:lnTo>
                                  <a:pt x="1238" y="856"/>
                                </a:lnTo>
                                <a:lnTo>
                                  <a:pt x="1238" y="866"/>
                                </a:lnTo>
                                <a:lnTo>
                                  <a:pt x="1239" y="889"/>
                                </a:lnTo>
                                <a:lnTo>
                                  <a:pt x="1243" y="914"/>
                                </a:lnTo>
                                <a:lnTo>
                                  <a:pt x="1249" y="939"/>
                                </a:lnTo>
                                <a:lnTo>
                                  <a:pt x="1257" y="963"/>
                                </a:lnTo>
                                <a:lnTo>
                                  <a:pt x="1268" y="986"/>
                                </a:lnTo>
                                <a:lnTo>
                                  <a:pt x="1280" y="1008"/>
                                </a:lnTo>
                                <a:lnTo>
                                  <a:pt x="1295" y="1029"/>
                                </a:lnTo>
                                <a:lnTo>
                                  <a:pt x="1312" y="1048"/>
                                </a:lnTo>
                                <a:lnTo>
                                  <a:pt x="1331" y="1065"/>
                                </a:lnTo>
                                <a:lnTo>
                                  <a:pt x="1353" y="1081"/>
                                </a:lnTo>
                                <a:lnTo>
                                  <a:pt x="1376" y="1094"/>
                                </a:lnTo>
                                <a:lnTo>
                                  <a:pt x="1402" y="1106"/>
                                </a:lnTo>
                                <a:lnTo>
                                  <a:pt x="1430" y="1115"/>
                                </a:lnTo>
                                <a:lnTo>
                                  <a:pt x="1460" y="1122"/>
                                </a:lnTo>
                                <a:lnTo>
                                  <a:pt x="1491" y="1126"/>
                                </a:lnTo>
                                <a:lnTo>
                                  <a:pt x="1525" y="1127"/>
                                </a:lnTo>
                                <a:lnTo>
                                  <a:pt x="1571" y="1125"/>
                                </a:lnTo>
                                <a:lnTo>
                                  <a:pt x="1614" y="1117"/>
                                </a:lnTo>
                                <a:lnTo>
                                  <a:pt x="1652" y="1105"/>
                                </a:lnTo>
                                <a:lnTo>
                                  <a:pt x="1687" y="1087"/>
                                </a:lnTo>
                                <a:lnTo>
                                  <a:pt x="1718" y="1066"/>
                                </a:lnTo>
                                <a:lnTo>
                                  <a:pt x="1745" y="1042"/>
                                </a:lnTo>
                                <a:lnTo>
                                  <a:pt x="1767" y="1015"/>
                                </a:lnTo>
                                <a:lnTo>
                                  <a:pt x="1781" y="992"/>
                                </a:lnTo>
                                <a:lnTo>
                                  <a:pt x="1785" y="985"/>
                                </a:lnTo>
                                <a:lnTo>
                                  <a:pt x="1625" y="939"/>
                                </a:lnTo>
                                <a:lnTo>
                                  <a:pt x="1620" y="951"/>
                                </a:lnTo>
                                <a:lnTo>
                                  <a:pt x="1612" y="961"/>
                                </a:lnTo>
                                <a:lnTo>
                                  <a:pt x="1601" y="970"/>
                                </a:lnTo>
                                <a:lnTo>
                                  <a:pt x="1589" y="978"/>
                                </a:lnTo>
                                <a:lnTo>
                                  <a:pt x="1575" y="984"/>
                                </a:lnTo>
                                <a:lnTo>
                                  <a:pt x="1561" y="988"/>
                                </a:lnTo>
                                <a:lnTo>
                                  <a:pt x="1546" y="991"/>
                                </a:lnTo>
                                <a:lnTo>
                                  <a:pt x="1531" y="992"/>
                                </a:lnTo>
                                <a:lnTo>
                                  <a:pt x="1515" y="991"/>
                                </a:lnTo>
                                <a:lnTo>
                                  <a:pt x="1499" y="987"/>
                                </a:lnTo>
                                <a:lnTo>
                                  <a:pt x="1484" y="982"/>
                                </a:lnTo>
                                <a:lnTo>
                                  <a:pt x="1470" y="973"/>
                                </a:lnTo>
                                <a:lnTo>
                                  <a:pt x="1458" y="963"/>
                                </a:lnTo>
                                <a:lnTo>
                                  <a:pt x="1448" y="949"/>
                                </a:lnTo>
                                <a:lnTo>
                                  <a:pt x="1442" y="933"/>
                                </a:lnTo>
                                <a:lnTo>
                                  <a:pt x="1439" y="913"/>
                                </a:lnTo>
                                <a:lnTo>
                                  <a:pt x="1806" y="913"/>
                                </a:lnTo>
                                <a:lnTo>
                                  <a:pt x="1808" y="905"/>
                                </a:lnTo>
                                <a:lnTo>
                                  <a:pt x="1809" y="896"/>
                                </a:lnTo>
                                <a:lnTo>
                                  <a:pt x="1811" y="876"/>
                                </a:lnTo>
                                <a:lnTo>
                                  <a:pt x="1811" y="866"/>
                                </a:lnTo>
                                <a:lnTo>
                                  <a:pt x="1811" y="856"/>
                                </a:lnTo>
                                <a:moveTo>
                                  <a:pt x="2399" y="1117"/>
                                </a:moveTo>
                                <a:lnTo>
                                  <a:pt x="2399" y="767"/>
                                </a:lnTo>
                                <a:lnTo>
                                  <a:pt x="2399" y="759"/>
                                </a:lnTo>
                                <a:lnTo>
                                  <a:pt x="2398" y="749"/>
                                </a:lnTo>
                                <a:lnTo>
                                  <a:pt x="2398" y="745"/>
                                </a:lnTo>
                                <a:lnTo>
                                  <a:pt x="2396" y="729"/>
                                </a:lnTo>
                                <a:lnTo>
                                  <a:pt x="2394" y="713"/>
                                </a:lnTo>
                                <a:lnTo>
                                  <a:pt x="2391" y="697"/>
                                </a:lnTo>
                                <a:lnTo>
                                  <a:pt x="2386" y="681"/>
                                </a:lnTo>
                                <a:lnTo>
                                  <a:pt x="2382" y="672"/>
                                </a:lnTo>
                                <a:lnTo>
                                  <a:pt x="2380" y="666"/>
                                </a:lnTo>
                                <a:lnTo>
                                  <a:pt x="2373" y="652"/>
                                </a:lnTo>
                                <a:lnTo>
                                  <a:pt x="2364" y="638"/>
                                </a:lnTo>
                                <a:lnTo>
                                  <a:pt x="2353" y="625"/>
                                </a:lnTo>
                                <a:lnTo>
                                  <a:pt x="2340" y="614"/>
                                </a:lnTo>
                                <a:lnTo>
                                  <a:pt x="2325" y="603"/>
                                </a:lnTo>
                                <a:lnTo>
                                  <a:pt x="2308" y="595"/>
                                </a:lnTo>
                                <a:lnTo>
                                  <a:pt x="2288" y="589"/>
                                </a:lnTo>
                                <a:lnTo>
                                  <a:pt x="2265" y="585"/>
                                </a:lnTo>
                                <a:lnTo>
                                  <a:pt x="2240" y="584"/>
                                </a:lnTo>
                                <a:lnTo>
                                  <a:pt x="2207" y="585"/>
                                </a:lnTo>
                                <a:lnTo>
                                  <a:pt x="2176" y="590"/>
                                </a:lnTo>
                                <a:lnTo>
                                  <a:pt x="2147" y="597"/>
                                </a:lnTo>
                                <a:lnTo>
                                  <a:pt x="2121" y="606"/>
                                </a:lnTo>
                                <a:lnTo>
                                  <a:pt x="2097" y="619"/>
                                </a:lnTo>
                                <a:lnTo>
                                  <a:pt x="2076" y="634"/>
                                </a:lnTo>
                                <a:lnTo>
                                  <a:pt x="2058" y="651"/>
                                </a:lnTo>
                                <a:lnTo>
                                  <a:pt x="2043" y="672"/>
                                </a:lnTo>
                                <a:lnTo>
                                  <a:pt x="2043" y="594"/>
                                </a:lnTo>
                                <a:lnTo>
                                  <a:pt x="1873" y="594"/>
                                </a:lnTo>
                                <a:lnTo>
                                  <a:pt x="1873" y="1117"/>
                                </a:lnTo>
                                <a:lnTo>
                                  <a:pt x="2062" y="1117"/>
                                </a:lnTo>
                                <a:lnTo>
                                  <a:pt x="2062" y="824"/>
                                </a:lnTo>
                                <a:lnTo>
                                  <a:pt x="2069" y="808"/>
                                </a:lnTo>
                                <a:lnTo>
                                  <a:pt x="2078" y="794"/>
                                </a:lnTo>
                                <a:lnTo>
                                  <a:pt x="2089" y="781"/>
                                </a:lnTo>
                                <a:lnTo>
                                  <a:pt x="2102" y="770"/>
                                </a:lnTo>
                                <a:lnTo>
                                  <a:pt x="2115" y="761"/>
                                </a:lnTo>
                                <a:lnTo>
                                  <a:pt x="2128" y="754"/>
                                </a:lnTo>
                                <a:lnTo>
                                  <a:pt x="2140" y="750"/>
                                </a:lnTo>
                                <a:lnTo>
                                  <a:pt x="2152" y="749"/>
                                </a:lnTo>
                                <a:lnTo>
                                  <a:pt x="2164" y="750"/>
                                </a:lnTo>
                                <a:lnTo>
                                  <a:pt x="2174" y="753"/>
                                </a:lnTo>
                                <a:lnTo>
                                  <a:pt x="2184" y="759"/>
                                </a:lnTo>
                                <a:lnTo>
                                  <a:pt x="2193" y="767"/>
                                </a:lnTo>
                                <a:lnTo>
                                  <a:pt x="2200" y="777"/>
                                </a:lnTo>
                                <a:lnTo>
                                  <a:pt x="2206" y="789"/>
                                </a:lnTo>
                                <a:lnTo>
                                  <a:pt x="2209" y="805"/>
                                </a:lnTo>
                                <a:lnTo>
                                  <a:pt x="2210" y="823"/>
                                </a:lnTo>
                                <a:lnTo>
                                  <a:pt x="2210" y="1117"/>
                                </a:lnTo>
                                <a:lnTo>
                                  <a:pt x="2399" y="1117"/>
                                </a:lnTo>
                                <a:moveTo>
                                  <a:pt x="2858" y="1088"/>
                                </a:moveTo>
                                <a:lnTo>
                                  <a:pt x="2828" y="956"/>
                                </a:lnTo>
                                <a:lnTo>
                                  <a:pt x="2824" y="939"/>
                                </a:lnTo>
                                <a:lnTo>
                                  <a:pt x="2812" y="944"/>
                                </a:lnTo>
                                <a:lnTo>
                                  <a:pt x="2800" y="949"/>
                                </a:lnTo>
                                <a:lnTo>
                                  <a:pt x="2776" y="955"/>
                                </a:lnTo>
                                <a:lnTo>
                                  <a:pt x="2766" y="956"/>
                                </a:lnTo>
                                <a:lnTo>
                                  <a:pt x="2744" y="956"/>
                                </a:lnTo>
                                <a:lnTo>
                                  <a:pt x="2734" y="953"/>
                                </a:lnTo>
                                <a:lnTo>
                                  <a:pt x="2719" y="939"/>
                                </a:lnTo>
                                <a:lnTo>
                                  <a:pt x="2716" y="927"/>
                                </a:lnTo>
                                <a:lnTo>
                                  <a:pt x="2716" y="736"/>
                                </a:lnTo>
                                <a:lnTo>
                                  <a:pt x="2818" y="736"/>
                                </a:lnTo>
                                <a:lnTo>
                                  <a:pt x="2818" y="594"/>
                                </a:lnTo>
                                <a:lnTo>
                                  <a:pt x="2716" y="594"/>
                                </a:lnTo>
                                <a:lnTo>
                                  <a:pt x="2716" y="430"/>
                                </a:lnTo>
                                <a:lnTo>
                                  <a:pt x="2527" y="430"/>
                                </a:lnTo>
                                <a:lnTo>
                                  <a:pt x="2527" y="594"/>
                                </a:lnTo>
                                <a:lnTo>
                                  <a:pt x="2462" y="594"/>
                                </a:lnTo>
                                <a:lnTo>
                                  <a:pt x="2462" y="736"/>
                                </a:lnTo>
                                <a:lnTo>
                                  <a:pt x="2527" y="736"/>
                                </a:lnTo>
                                <a:lnTo>
                                  <a:pt x="2527" y="976"/>
                                </a:lnTo>
                                <a:lnTo>
                                  <a:pt x="2527" y="997"/>
                                </a:lnTo>
                                <a:lnTo>
                                  <a:pt x="2530" y="1015"/>
                                </a:lnTo>
                                <a:lnTo>
                                  <a:pt x="2534" y="1032"/>
                                </a:lnTo>
                                <a:lnTo>
                                  <a:pt x="2539" y="1048"/>
                                </a:lnTo>
                                <a:lnTo>
                                  <a:pt x="2546" y="1061"/>
                                </a:lnTo>
                                <a:lnTo>
                                  <a:pt x="2554" y="1074"/>
                                </a:lnTo>
                                <a:lnTo>
                                  <a:pt x="2563" y="1085"/>
                                </a:lnTo>
                                <a:lnTo>
                                  <a:pt x="2573" y="1094"/>
                                </a:lnTo>
                                <a:lnTo>
                                  <a:pt x="2584" y="1103"/>
                                </a:lnTo>
                                <a:lnTo>
                                  <a:pt x="2596" y="1110"/>
                                </a:lnTo>
                                <a:lnTo>
                                  <a:pt x="2609" y="1116"/>
                                </a:lnTo>
                                <a:lnTo>
                                  <a:pt x="2623" y="1120"/>
                                </a:lnTo>
                                <a:lnTo>
                                  <a:pt x="2638" y="1124"/>
                                </a:lnTo>
                                <a:lnTo>
                                  <a:pt x="2653" y="1126"/>
                                </a:lnTo>
                                <a:lnTo>
                                  <a:pt x="2668" y="1128"/>
                                </a:lnTo>
                                <a:lnTo>
                                  <a:pt x="2684" y="1128"/>
                                </a:lnTo>
                                <a:lnTo>
                                  <a:pt x="2706" y="1128"/>
                                </a:lnTo>
                                <a:lnTo>
                                  <a:pt x="2728" y="1125"/>
                                </a:lnTo>
                                <a:lnTo>
                                  <a:pt x="2750" y="1122"/>
                                </a:lnTo>
                                <a:lnTo>
                                  <a:pt x="2773" y="1117"/>
                                </a:lnTo>
                                <a:lnTo>
                                  <a:pt x="2795" y="1111"/>
                                </a:lnTo>
                                <a:lnTo>
                                  <a:pt x="2817" y="1104"/>
                                </a:lnTo>
                                <a:lnTo>
                                  <a:pt x="2838" y="1097"/>
                                </a:lnTo>
                                <a:lnTo>
                                  <a:pt x="2858" y="1088"/>
                                </a:lnTo>
                                <a:moveTo>
                                  <a:pt x="3101" y="594"/>
                                </a:moveTo>
                                <a:lnTo>
                                  <a:pt x="2912" y="594"/>
                                </a:lnTo>
                                <a:lnTo>
                                  <a:pt x="2912" y="1117"/>
                                </a:lnTo>
                                <a:lnTo>
                                  <a:pt x="3101" y="1117"/>
                                </a:lnTo>
                                <a:lnTo>
                                  <a:pt x="3101" y="594"/>
                                </a:lnTo>
                                <a:moveTo>
                                  <a:pt x="3259" y="253"/>
                                </a:moveTo>
                                <a:lnTo>
                                  <a:pt x="3096" y="164"/>
                                </a:lnTo>
                                <a:lnTo>
                                  <a:pt x="3006" y="0"/>
                                </a:lnTo>
                                <a:lnTo>
                                  <a:pt x="2917" y="164"/>
                                </a:lnTo>
                                <a:lnTo>
                                  <a:pt x="2753" y="253"/>
                                </a:lnTo>
                                <a:lnTo>
                                  <a:pt x="2917" y="343"/>
                                </a:lnTo>
                                <a:lnTo>
                                  <a:pt x="3006" y="506"/>
                                </a:lnTo>
                                <a:lnTo>
                                  <a:pt x="3096" y="343"/>
                                </a:lnTo>
                                <a:lnTo>
                                  <a:pt x="3259" y="253"/>
                                </a:lnTo>
                                <a:moveTo>
                                  <a:pt x="3724" y="958"/>
                                </a:moveTo>
                                <a:lnTo>
                                  <a:pt x="3710" y="957"/>
                                </a:lnTo>
                                <a:lnTo>
                                  <a:pt x="3701" y="953"/>
                                </a:lnTo>
                                <a:lnTo>
                                  <a:pt x="3690" y="939"/>
                                </a:lnTo>
                                <a:lnTo>
                                  <a:pt x="3688" y="926"/>
                                </a:lnTo>
                                <a:lnTo>
                                  <a:pt x="3688" y="882"/>
                                </a:lnTo>
                                <a:lnTo>
                                  <a:pt x="3688" y="807"/>
                                </a:lnTo>
                                <a:lnTo>
                                  <a:pt x="3687" y="800"/>
                                </a:lnTo>
                                <a:lnTo>
                                  <a:pt x="3683" y="755"/>
                                </a:lnTo>
                                <a:lnTo>
                                  <a:pt x="3671" y="711"/>
                                </a:lnTo>
                                <a:lnTo>
                                  <a:pt x="3671" y="709"/>
                                </a:lnTo>
                                <a:lnTo>
                                  <a:pt x="3650" y="671"/>
                                </a:lnTo>
                                <a:lnTo>
                                  <a:pt x="3620" y="640"/>
                                </a:lnTo>
                                <a:lnTo>
                                  <a:pt x="3583" y="615"/>
                                </a:lnTo>
                                <a:lnTo>
                                  <a:pt x="3538" y="598"/>
                                </a:lnTo>
                                <a:lnTo>
                                  <a:pt x="3486" y="587"/>
                                </a:lnTo>
                                <a:lnTo>
                                  <a:pt x="3427" y="584"/>
                                </a:lnTo>
                                <a:lnTo>
                                  <a:pt x="3363" y="588"/>
                                </a:lnTo>
                                <a:lnTo>
                                  <a:pt x="3302" y="601"/>
                                </a:lnTo>
                                <a:lnTo>
                                  <a:pt x="3245" y="621"/>
                                </a:lnTo>
                                <a:lnTo>
                                  <a:pt x="3191" y="651"/>
                                </a:lnTo>
                                <a:lnTo>
                                  <a:pt x="3246" y="768"/>
                                </a:lnTo>
                                <a:lnTo>
                                  <a:pt x="3267" y="755"/>
                                </a:lnTo>
                                <a:lnTo>
                                  <a:pt x="3287" y="744"/>
                                </a:lnTo>
                                <a:lnTo>
                                  <a:pt x="3306" y="734"/>
                                </a:lnTo>
                                <a:lnTo>
                                  <a:pt x="3326" y="726"/>
                                </a:lnTo>
                                <a:lnTo>
                                  <a:pt x="3345" y="719"/>
                                </a:lnTo>
                                <a:lnTo>
                                  <a:pt x="3365" y="715"/>
                                </a:lnTo>
                                <a:lnTo>
                                  <a:pt x="3386" y="712"/>
                                </a:lnTo>
                                <a:lnTo>
                                  <a:pt x="3408" y="711"/>
                                </a:lnTo>
                                <a:lnTo>
                                  <a:pt x="3430" y="712"/>
                                </a:lnTo>
                                <a:lnTo>
                                  <a:pt x="3449" y="716"/>
                                </a:lnTo>
                                <a:lnTo>
                                  <a:pt x="3465" y="721"/>
                                </a:lnTo>
                                <a:lnTo>
                                  <a:pt x="3477" y="729"/>
                                </a:lnTo>
                                <a:lnTo>
                                  <a:pt x="3487" y="739"/>
                                </a:lnTo>
                                <a:lnTo>
                                  <a:pt x="3493" y="752"/>
                                </a:lnTo>
                                <a:lnTo>
                                  <a:pt x="3497" y="767"/>
                                </a:lnTo>
                                <a:lnTo>
                                  <a:pt x="3499" y="783"/>
                                </a:lnTo>
                                <a:lnTo>
                                  <a:pt x="3499" y="800"/>
                                </a:lnTo>
                                <a:lnTo>
                                  <a:pt x="3499" y="896"/>
                                </a:lnTo>
                                <a:lnTo>
                                  <a:pt x="3499" y="942"/>
                                </a:lnTo>
                                <a:lnTo>
                                  <a:pt x="3496" y="948"/>
                                </a:lnTo>
                                <a:lnTo>
                                  <a:pt x="3487" y="961"/>
                                </a:lnTo>
                                <a:lnTo>
                                  <a:pt x="3481" y="967"/>
                                </a:lnTo>
                                <a:lnTo>
                                  <a:pt x="3474" y="972"/>
                                </a:lnTo>
                                <a:lnTo>
                                  <a:pt x="3464" y="978"/>
                                </a:lnTo>
                                <a:lnTo>
                                  <a:pt x="3454" y="983"/>
                                </a:lnTo>
                                <a:lnTo>
                                  <a:pt x="3430" y="990"/>
                                </a:lnTo>
                                <a:lnTo>
                                  <a:pt x="3418" y="992"/>
                                </a:lnTo>
                                <a:lnTo>
                                  <a:pt x="3407" y="992"/>
                                </a:lnTo>
                                <a:lnTo>
                                  <a:pt x="3394" y="991"/>
                                </a:lnTo>
                                <a:lnTo>
                                  <a:pt x="3383" y="988"/>
                                </a:lnTo>
                                <a:lnTo>
                                  <a:pt x="3372" y="984"/>
                                </a:lnTo>
                                <a:lnTo>
                                  <a:pt x="3363" y="978"/>
                                </a:lnTo>
                                <a:lnTo>
                                  <a:pt x="3351" y="969"/>
                                </a:lnTo>
                                <a:lnTo>
                                  <a:pt x="3345" y="957"/>
                                </a:lnTo>
                                <a:lnTo>
                                  <a:pt x="3345" y="942"/>
                                </a:lnTo>
                                <a:lnTo>
                                  <a:pt x="3347" y="930"/>
                                </a:lnTo>
                                <a:lnTo>
                                  <a:pt x="3351" y="919"/>
                                </a:lnTo>
                                <a:lnTo>
                                  <a:pt x="3358" y="908"/>
                                </a:lnTo>
                                <a:lnTo>
                                  <a:pt x="3368" y="899"/>
                                </a:lnTo>
                                <a:lnTo>
                                  <a:pt x="3380" y="892"/>
                                </a:lnTo>
                                <a:lnTo>
                                  <a:pt x="3394" y="887"/>
                                </a:lnTo>
                                <a:lnTo>
                                  <a:pt x="3409" y="884"/>
                                </a:lnTo>
                                <a:lnTo>
                                  <a:pt x="3426" y="882"/>
                                </a:lnTo>
                                <a:lnTo>
                                  <a:pt x="3437" y="882"/>
                                </a:lnTo>
                                <a:lnTo>
                                  <a:pt x="3449" y="884"/>
                                </a:lnTo>
                                <a:lnTo>
                                  <a:pt x="3475" y="889"/>
                                </a:lnTo>
                                <a:lnTo>
                                  <a:pt x="3487" y="892"/>
                                </a:lnTo>
                                <a:lnTo>
                                  <a:pt x="3499" y="896"/>
                                </a:lnTo>
                                <a:lnTo>
                                  <a:pt x="3499" y="800"/>
                                </a:lnTo>
                                <a:lnTo>
                                  <a:pt x="3476" y="791"/>
                                </a:lnTo>
                                <a:lnTo>
                                  <a:pt x="3451" y="785"/>
                                </a:lnTo>
                                <a:lnTo>
                                  <a:pt x="3424" y="781"/>
                                </a:lnTo>
                                <a:lnTo>
                                  <a:pt x="3393" y="780"/>
                                </a:lnTo>
                                <a:lnTo>
                                  <a:pt x="3369" y="781"/>
                                </a:lnTo>
                                <a:lnTo>
                                  <a:pt x="3346" y="783"/>
                                </a:lnTo>
                                <a:lnTo>
                                  <a:pt x="3323" y="787"/>
                                </a:lnTo>
                                <a:lnTo>
                                  <a:pt x="3302" y="793"/>
                                </a:lnTo>
                                <a:lnTo>
                                  <a:pt x="3282" y="800"/>
                                </a:lnTo>
                                <a:lnTo>
                                  <a:pt x="3264" y="809"/>
                                </a:lnTo>
                                <a:lnTo>
                                  <a:pt x="3247" y="818"/>
                                </a:lnTo>
                                <a:lnTo>
                                  <a:pt x="3231" y="830"/>
                                </a:lnTo>
                                <a:lnTo>
                                  <a:pt x="3217" y="842"/>
                                </a:lnTo>
                                <a:lnTo>
                                  <a:pt x="3204" y="856"/>
                                </a:lnTo>
                                <a:lnTo>
                                  <a:pt x="3193" y="871"/>
                                </a:lnTo>
                                <a:lnTo>
                                  <a:pt x="3184" y="886"/>
                                </a:lnTo>
                                <a:lnTo>
                                  <a:pt x="3177" y="903"/>
                                </a:lnTo>
                                <a:lnTo>
                                  <a:pt x="3172" y="921"/>
                                </a:lnTo>
                                <a:lnTo>
                                  <a:pt x="3168" y="940"/>
                                </a:lnTo>
                                <a:lnTo>
                                  <a:pt x="3167" y="957"/>
                                </a:lnTo>
                                <a:lnTo>
                                  <a:pt x="3167" y="961"/>
                                </a:lnTo>
                                <a:lnTo>
                                  <a:pt x="3168" y="977"/>
                                </a:lnTo>
                                <a:lnTo>
                                  <a:pt x="3171" y="994"/>
                                </a:lnTo>
                                <a:lnTo>
                                  <a:pt x="3175" y="1010"/>
                                </a:lnTo>
                                <a:lnTo>
                                  <a:pt x="3181" y="1026"/>
                                </a:lnTo>
                                <a:lnTo>
                                  <a:pt x="3189" y="1041"/>
                                </a:lnTo>
                                <a:lnTo>
                                  <a:pt x="3198" y="1055"/>
                                </a:lnTo>
                                <a:lnTo>
                                  <a:pt x="3208" y="1067"/>
                                </a:lnTo>
                                <a:lnTo>
                                  <a:pt x="3220" y="1079"/>
                                </a:lnTo>
                                <a:lnTo>
                                  <a:pt x="3232" y="1090"/>
                                </a:lnTo>
                                <a:lnTo>
                                  <a:pt x="3246" y="1099"/>
                                </a:lnTo>
                                <a:lnTo>
                                  <a:pt x="3261" y="1107"/>
                                </a:lnTo>
                                <a:lnTo>
                                  <a:pt x="3278" y="1114"/>
                                </a:lnTo>
                                <a:lnTo>
                                  <a:pt x="3295" y="1120"/>
                                </a:lnTo>
                                <a:lnTo>
                                  <a:pt x="3313" y="1124"/>
                                </a:lnTo>
                                <a:lnTo>
                                  <a:pt x="3331" y="1126"/>
                                </a:lnTo>
                                <a:lnTo>
                                  <a:pt x="3350" y="1127"/>
                                </a:lnTo>
                                <a:lnTo>
                                  <a:pt x="3376" y="1126"/>
                                </a:lnTo>
                                <a:lnTo>
                                  <a:pt x="3401" y="1121"/>
                                </a:lnTo>
                                <a:lnTo>
                                  <a:pt x="3425" y="1114"/>
                                </a:lnTo>
                                <a:lnTo>
                                  <a:pt x="3448" y="1104"/>
                                </a:lnTo>
                                <a:lnTo>
                                  <a:pt x="3470" y="1091"/>
                                </a:lnTo>
                                <a:lnTo>
                                  <a:pt x="3491" y="1075"/>
                                </a:lnTo>
                                <a:lnTo>
                                  <a:pt x="3510" y="1057"/>
                                </a:lnTo>
                                <a:lnTo>
                                  <a:pt x="3528" y="1036"/>
                                </a:lnTo>
                                <a:lnTo>
                                  <a:pt x="3532" y="1055"/>
                                </a:lnTo>
                                <a:lnTo>
                                  <a:pt x="3538" y="1071"/>
                                </a:lnTo>
                                <a:lnTo>
                                  <a:pt x="3545" y="1086"/>
                                </a:lnTo>
                                <a:lnTo>
                                  <a:pt x="3555" y="1099"/>
                                </a:lnTo>
                                <a:lnTo>
                                  <a:pt x="3567" y="1109"/>
                                </a:lnTo>
                                <a:lnTo>
                                  <a:pt x="3581" y="1117"/>
                                </a:lnTo>
                                <a:lnTo>
                                  <a:pt x="3599" y="1123"/>
                                </a:lnTo>
                                <a:lnTo>
                                  <a:pt x="3620" y="1126"/>
                                </a:lnTo>
                                <a:lnTo>
                                  <a:pt x="3644" y="1127"/>
                                </a:lnTo>
                                <a:lnTo>
                                  <a:pt x="3655" y="1127"/>
                                </a:lnTo>
                                <a:lnTo>
                                  <a:pt x="3667" y="1126"/>
                                </a:lnTo>
                                <a:lnTo>
                                  <a:pt x="3680" y="1125"/>
                                </a:lnTo>
                                <a:lnTo>
                                  <a:pt x="3691" y="1123"/>
                                </a:lnTo>
                                <a:lnTo>
                                  <a:pt x="3701" y="1122"/>
                                </a:lnTo>
                                <a:lnTo>
                                  <a:pt x="3712" y="1120"/>
                                </a:lnTo>
                                <a:lnTo>
                                  <a:pt x="3724" y="1117"/>
                                </a:lnTo>
                                <a:lnTo>
                                  <a:pt x="3724" y="1036"/>
                                </a:lnTo>
                                <a:lnTo>
                                  <a:pt x="3724" y="992"/>
                                </a:lnTo>
                                <a:lnTo>
                                  <a:pt x="3724" y="95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579C05" id="Group 12" o:spid="_x0000_s1026" style="position:absolute;margin-left:0;margin-top:0;width:595.3pt;height:841.9pt;z-index:-251628544;mso-position-horizontal:left;mso-position-horizontal-relative:page;mso-position-vertical:top;mso-position-vertical-relative:page" coordsize="11906,168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27" type="#_x0000_t75" style="position:absolute;width:11906;height:168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">
                  <v:imagedata r:id="rId9" o:title=""/>
                </v:shape>
                <v:shape id="AutoShape 13" o:spid="_x0000_s1028" style="position:absolute;left:7462;top:820;width:3724;height:1129;visibility:visible;mso-wrap-style:square;v-text-anchor:top" coordsize="3724,1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" path="m668,1117l620,979,575,850,499,631,423,411r-26,l397,850r-128,l335,631r62,219l397,411r-151,l,1117r198,l240,979r188,l471,1117r197,m1212,726r-18,-30l1172,669r-26,-24l1116,624r-34,-18l1044,594r-42,-8l957,584r-34,1l891,590r-30,7l833,606r-26,12l784,632r-22,16l743,666r-17,19l711,706r-13,23l688,753r-8,25l674,803r-4,26l669,856r1,26l674,908r6,26l688,959r10,23l711,1005r15,21l743,1045r19,18l784,1079r23,14l833,1105r28,10l891,1122r32,4l957,1127r45,-2l1044,1117r38,-12l1116,1087r30,-21l1172,1042r22,-27l1212,985r-56,-17l1028,929r-14,17l997,958r-20,8l956,968r-19,-2l920,961r-16,-9l890,939,878,922r-8,-19l865,881r-2,-25l865,830r5,-22l878,789r12,-16l904,760r16,-9l937,745r19,-2l977,746r20,7l1014,765r14,17l1156,743r56,-17m1811,856r-1,-27l1807,803r-1,-3l1801,778r-8,-25l1782,729r-5,-11l1770,706r-15,-21l1738,666r-19,-18l1697,632r-23,-14l1648,606r-28,-9l1608,594r,206l1435,800r4,-18l1445,766r8,-14l1463,740r12,-9l1489,724r16,-4l1522,718r17,2l1554,724r14,7l1580,740r11,12l1599,766r6,16l1608,800r,-206l1590,590r-32,-5l1525,584r-35,1l1458,590r-30,7l1401,606r-26,13l1352,633r-22,16l1311,667r-17,19l1279,708r-12,23l1257,755r-9,26l1243,807r-4,28l1238,856r,10l1239,889r4,25l1249,939r8,24l1268,986r12,22l1295,1029r17,19l1331,1065r22,16l1376,1094r26,12l1430,1115r30,7l1491,1126r34,1l1571,1125r43,-8l1652,1105r35,-18l1718,1066r27,-24l1767,1015r14,-23l1785,985,1625,939r-5,12l1612,961r-11,9l1589,978r-14,6l1561,988r-15,3l1531,992r-16,-1l1499,987r-15,-5l1470,973r-12,-10l1448,949r-6,-16l1439,913r367,l1808,905r1,-9l1811,876r,-10l1811,856t588,261l2399,767r,-8l2398,749r,-4l2396,729r-2,-16l2391,697r-5,-16l2382,672r-2,-6l2373,652r-9,-14l2353,625r-13,-11l2325,603r-17,-8l2288,589r-23,-4l2240,584r-33,1l2176,590r-29,7l2121,606r-24,13l2076,634r-18,17l2043,672r,-78l1873,594r,523l2062,1117r,-293l2069,808r9,-14l2089,781r13,-11l2115,761r13,-7l2140,750r12,-1l2164,750r10,3l2184,759r9,8l2200,777r6,12l2209,805r1,18l2210,1117r189,m2858,1088l2828,956r-4,-17l2812,944r-12,5l2776,955r-10,1l2744,956r-10,-3l2719,939r-3,-12l2716,736r102,l2818,594r-102,l2716,430r-189,l2527,594r-65,l2462,736r65,l2527,976r,21l2530,1015r4,17l2539,1048r7,13l2554,1074r9,11l2573,1094r11,9l2596,1110r13,6l2623,1120r15,4l2653,1126r15,2l2684,1128r22,l2728,1125r22,-3l2773,1117r22,-6l2817,1104r21,-7l2858,1088m3101,594r-189,l2912,1117r189,l3101,594m3259,253l3096,164,3006,r-89,164l2753,253r164,90l3006,506r90,-163l3259,253t465,705l3710,957r-9,-4l3690,939r-2,-13l3688,882r,-75l3687,800r-4,-45l3671,711r,-2l3650,671r-30,-31l3583,615r-45,-17l3486,587r-59,-3l3363,588r-61,13l3245,621r-54,30l3246,768r21,-13l3287,744r19,-10l3326,726r19,-7l3365,715r21,-3l3408,711r22,1l3449,716r16,5l3477,729r10,10l3493,752r4,15l3499,783r,17l3499,896r,46l3496,948r-9,13l3481,967r-7,5l3464,978r-10,5l3430,990r-12,2l3407,992r-13,-1l3383,988r-11,-4l3363,978r-12,-9l3345,957r,-15l3347,930r4,-11l3358,908r10,-9l3380,892r14,-5l3409,884r17,-2l3437,882r12,2l3475,889r12,3l3499,896r,-96l3476,791r-25,-6l3424,781r-31,-1l3369,781r-23,2l3323,787r-21,6l3282,800r-18,9l3247,818r-16,12l3217,842r-13,14l3193,871r-9,15l3177,903r-5,18l3168,940r-1,17l3167,961r1,16l3171,994r4,16l3181,1026r8,15l3198,1055r10,12l3220,1079r12,11l3246,1099r15,8l3278,1114r17,6l3313,1124r18,2l3350,1127r26,-1l3401,1121r24,-7l3448,1104r22,-13l3491,1075r19,-18l3528,1036r4,19l3538,1071r7,15l3555,1099r12,10l3581,1117r18,6l3620,1126r24,1l3655,1127r12,-1l3680,1125r11,-2l3701,1122r11,-2l3724,1117r,-81l3724,992r,-34e" stroked="f">
                  <v:path arrowok="t" o:connecttype="custom" o:connectlocs="397,2612;198,2879;1172,2431;923,2347;743,2428;670,2591;711,2767;861,2877;1116,2849;1014,2708;890,2701;878,2551;997,2515;1807,2565;1755,2447;1608,2356;1475,2493;1580,2502;1558,2347;1352,2395;1248,2543;1249,2701;1353,2843;1571,2887;1781,2754;1575,2746;1470,2735;1809,2658;2398,2511;2380,2428;2288,2351;2097,2381;2062,2879;2128,2516;2200,2539;2828,2718;2734,2715;2716,2192;2527,2759;2573,2856;2668,2890;2817,2866;3101,2356;3006,2268;3688,2688;3650,2433;3302,2363;3326,2488;3465,2483;3499,2658;3454,2745;3363,2740;3368,2661;3475,2651;3393,2542;3247,2580;3172,2683;3181,2788;3261,2869;3401,2883;3532,2817;3620,2888;3712,2882" o:connectangles="0,0,0,0,0,0,0,0,0,0,0,0,0,0,0,0,0,0,0,0,0,0,0,0,0,0,0,0,0,0,0,0,0,0,0,0,0,0,0,0,0,0,0,0,0,0,0,0,0,0,0,0,0,0,0,0,0,0,0,0,0,0,0"/>
                </v:shape>
                <w10:wrap anchorx="page" anchory="page"/>
              </v:group>
            </w:pict>
          </mc:Fallback>
        </mc:AlternateContent>
      </w:r>
      <w:r w:rsidR="00C13F8F">
        <w:t xml:space="preserve">                                                                               </w:t>
      </w:r>
    </w:p>
    <w:p w14:paraId="5D226591" w14:textId="77777777" w:rsidR="00C13F8F" w:rsidRDefault="00C13F8F" w:rsidP="00F90327">
      <w:pPr>
        <w:ind w:left="-851"/>
      </w:pPr>
    </w:p>
    <w:p w14:paraId="0B9F4D03" w14:textId="77777777" w:rsidR="00C13F8F" w:rsidRDefault="00C13F8F" w:rsidP="00F90327">
      <w:pPr>
        <w:ind w:left="-851"/>
      </w:pPr>
    </w:p>
    <w:p w14:paraId="795A1DB0" w14:textId="77777777" w:rsidR="00C13F8F" w:rsidRDefault="00C13F8F" w:rsidP="00F90327">
      <w:pPr>
        <w:ind w:left="-851"/>
      </w:pPr>
    </w:p>
    <w:p w14:paraId="1131F295" w14:textId="77777777" w:rsidR="00C13F8F" w:rsidRDefault="00C13F8F" w:rsidP="00F90327">
      <w:pPr>
        <w:ind w:left="-851"/>
      </w:pPr>
    </w:p>
    <w:p w14:paraId="44340B88" w14:textId="77777777" w:rsidR="00C13F8F" w:rsidRDefault="00C13F8F" w:rsidP="00F90327">
      <w:pPr>
        <w:ind w:left="-851"/>
      </w:pPr>
    </w:p>
    <w:p w14:paraId="1BAB2C3C" w14:textId="77777777" w:rsidR="00C13F8F" w:rsidRDefault="00C13F8F" w:rsidP="0085691F">
      <w:pPr>
        <w:ind w:left="-284"/>
      </w:pPr>
    </w:p>
    <w:p w14:paraId="10CCCCBF" w14:textId="77777777" w:rsidR="00C13F8F" w:rsidRDefault="00C13F8F" w:rsidP="00F90327">
      <w:pPr>
        <w:ind w:left="-851"/>
      </w:pPr>
    </w:p>
    <w:p w14:paraId="1BD771CA" w14:textId="77777777" w:rsidR="00C13F8F" w:rsidRDefault="00C13F8F" w:rsidP="00F90327">
      <w:pPr>
        <w:ind w:left="-851"/>
      </w:pPr>
    </w:p>
    <w:p w14:paraId="333500EA" w14:textId="77777777" w:rsidR="00C13F8F" w:rsidRDefault="00C13F8F" w:rsidP="00F90327">
      <w:pPr>
        <w:ind w:left="-851"/>
      </w:pPr>
    </w:p>
    <w:p w14:paraId="1370E322" w14:textId="77777777" w:rsidR="00C13F8F" w:rsidRDefault="00C13F8F" w:rsidP="00F90327">
      <w:pPr>
        <w:ind w:left="-851"/>
      </w:pPr>
    </w:p>
    <w:p w14:paraId="6CC645D2" w14:textId="77777777" w:rsidR="00C13F8F" w:rsidRDefault="00C13F8F" w:rsidP="00F90327">
      <w:pPr>
        <w:ind w:left="-851"/>
      </w:pPr>
    </w:p>
    <w:p w14:paraId="0D718B85" w14:textId="77777777" w:rsidR="00C13F8F" w:rsidRDefault="00C13F8F" w:rsidP="00F90327">
      <w:pPr>
        <w:ind w:left="-851"/>
      </w:pPr>
    </w:p>
    <w:p w14:paraId="5802151A" w14:textId="77777777" w:rsidR="00C13F8F" w:rsidRDefault="00C13F8F" w:rsidP="00F90327">
      <w:pPr>
        <w:ind w:left="-851"/>
      </w:pPr>
    </w:p>
    <w:p w14:paraId="62F07197" w14:textId="77777777" w:rsidR="00C13F8F" w:rsidRDefault="00C13F8F" w:rsidP="00F90327">
      <w:pPr>
        <w:ind w:left="-851"/>
      </w:pPr>
    </w:p>
    <w:p w14:paraId="3D42A451" w14:textId="77777777" w:rsidR="00C13F8F" w:rsidRDefault="00C13F8F" w:rsidP="00F90327">
      <w:pPr>
        <w:ind w:left="-851"/>
      </w:pPr>
    </w:p>
    <w:p w14:paraId="40A697EF" w14:textId="77777777" w:rsidR="00C13F8F" w:rsidRDefault="00C13F8F" w:rsidP="00F90327">
      <w:pPr>
        <w:ind w:left="-851"/>
      </w:pPr>
    </w:p>
    <w:p w14:paraId="521F83DD" w14:textId="77777777" w:rsidR="00C13F8F" w:rsidRDefault="00C13F8F" w:rsidP="00F90327">
      <w:pPr>
        <w:ind w:left="-851"/>
      </w:pPr>
    </w:p>
    <w:p w14:paraId="1E129F89" w14:textId="77777777" w:rsidR="00C13F8F" w:rsidRDefault="00C13F8F" w:rsidP="00F90327">
      <w:pPr>
        <w:ind w:left="-851"/>
      </w:pPr>
    </w:p>
    <w:p w14:paraId="4B7F13F9" w14:textId="77777777" w:rsidR="00C13F8F" w:rsidRDefault="00C13F8F" w:rsidP="00F90327">
      <w:pPr>
        <w:ind w:left="-851"/>
      </w:pPr>
    </w:p>
    <w:p w14:paraId="652E230D" w14:textId="77777777" w:rsidR="00C13F8F" w:rsidRDefault="00C13F8F" w:rsidP="00F90327">
      <w:pPr>
        <w:ind w:left="-851"/>
      </w:pPr>
    </w:p>
    <w:p w14:paraId="3603A3A2" w14:textId="77777777" w:rsidR="00C13F8F" w:rsidRDefault="004C5626" w:rsidP="00F90327">
      <w:pPr>
        <w:ind w:left="-851"/>
      </w:pPr>
      <w:r>
        <w:rPr>
          <w:noProof/>
          <w:lang w:val="en-NZ" w:eastAsia="en-NZ"/>
        </w:rPr>
        <mc:AlternateContent>
          <mc:Choice Requires="wps">
            <w:drawing>
              <wp:anchor distT="0" distB="0" distL="114300" distR="114300" simplePos="0" relativeHeight="251657216" behindDoc="0" locked="0" layoutInCell="1" allowOverlap="1" wp14:anchorId="3C71B558" wp14:editId="7146B680">
                <wp:simplePos x="0" y="0"/>
                <wp:positionH relativeFrom="column">
                  <wp:posOffset>-227330</wp:posOffset>
                </wp:positionH>
                <wp:positionV relativeFrom="paragraph">
                  <wp:posOffset>171450</wp:posOffset>
                </wp:positionV>
                <wp:extent cx="6257290" cy="2417445"/>
                <wp:effectExtent l="0" t="0" r="0" b="1905"/>
                <wp:wrapSquare wrapText="bothSides"/>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57290" cy="2417445"/>
                        </a:xfrm>
                        <a:prstGeom prst="rect">
                          <a:avLst/>
                        </a:prstGeom>
                        <a:noFill/>
                        <a:ln>
                          <a:noFill/>
                        </a:ln>
                        <a:effectLst/>
                        <a:extLst>
                          <a:ext uri="{C572A759-6A51-4108-AA02-DFA0A04FC94B}">
                            <ma14:wrappingTextBoxFlag xmlns:o="urn:schemas-microsoft-com:office:office" xmlns:v="urn:schemas-microsoft-com:vml" xmlns:w10="urn:schemas-microsoft-com:office:word" xmlns:w="http://schemas.openxmlformats.org/wordprocessingml/2006/main" xmlns:ma14="http://schemas.microsoft.com/office/mac/drawingml/2011/main" xmlns=""/>
                          </a:ext>
                        </a:extLst>
                      </wps:spPr>
                      <wps:txbx>
                        <w:txbxContent>
                          <w:p w14:paraId="6D96A717" w14:textId="77777777" w:rsidR="00D55210" w:rsidRPr="00A929BC" w:rsidRDefault="00A80705" w:rsidP="00D55210">
                            <w:pPr>
                              <w:spacing w:after="360"/>
                              <w:rPr>
                                <w:rFonts w:ascii="Georgia" w:hAnsi="Georgia"/>
                                <w:color w:val="FFFFFF" w:themeColor="background1"/>
                                <w:sz w:val="110"/>
                                <w:szCs w:val="110"/>
                              </w:rPr>
                            </w:pPr>
                            <w:r w:rsidRPr="00A929BC">
                              <w:rPr>
                                <w:rFonts w:ascii="Georgia" w:hAnsi="Georgia"/>
                                <w:color w:val="FFFFFF" w:themeColor="background1"/>
                                <w:sz w:val="110"/>
                                <w:szCs w:val="110"/>
                              </w:rPr>
                              <w:t>Internal Customer Mapping</w:t>
                            </w:r>
                            <w:r w:rsidR="005F5CCC" w:rsidRPr="00A929BC">
                              <w:rPr>
                                <w:rFonts w:ascii="Georgia" w:hAnsi="Georgia"/>
                                <w:color w:val="FFFFFF" w:themeColor="background1"/>
                                <w:sz w:val="110"/>
                                <w:szCs w:val="110"/>
                              </w:rPr>
                              <w:t xml:space="preserve"> </w:t>
                            </w:r>
                          </w:p>
                          <w:p w14:paraId="47950488" w14:textId="77777777" w:rsidR="00D55210" w:rsidRPr="00A929BC" w:rsidRDefault="00D55210" w:rsidP="00D55210">
                            <w:pPr>
                              <w:rPr>
                                <w:rFonts w:ascii="Raleway" w:hAnsi="Raleway" w:cs="Arial"/>
                                <w:b/>
                                <w:color w:val="FFFFFF" w:themeColor="background1"/>
                                <w:sz w:val="40"/>
                                <w:szCs w:val="40"/>
                              </w:rPr>
                            </w:pPr>
                            <w:r w:rsidRPr="00A929BC">
                              <w:rPr>
                                <w:rFonts w:ascii="Raleway" w:hAnsi="Raleway" w:cs="Arial"/>
                                <w:b/>
                                <w:color w:val="FFFFFF" w:themeColor="background1"/>
                                <w:sz w:val="40"/>
                                <w:szCs w:val="40"/>
                              </w:rPr>
                              <w:t>Workbook</w:t>
                            </w:r>
                          </w:p>
                          <w:p w14:paraId="3ADBB3E4" w14:textId="77777777" w:rsidR="00D55210" w:rsidRPr="00A929BC" w:rsidRDefault="00D55210" w:rsidP="00D55210">
                            <w:pPr>
                              <w:rPr>
                                <w:rFonts w:ascii="Georgia" w:hAnsi="Georgia"/>
                                <w:color w:val="FFFFFF" w:themeColor="background1"/>
                                <w:sz w:val="90"/>
                                <w:szCs w:val="9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71B558" id="_x0000_t202" coordsize="21600,21600" o:spt="202" path="m,l,21600r21600,l21600,xe">
                <v:stroke joinstyle="miter"/>
                <v:path gradientshapeok="t" o:connecttype="rect"/>
              </v:shapetype>
              <v:shape id="Text Box 9" o:spid="_x0000_s1026" type="#_x0000_t202" style="position:absolute;left:0;text-align:left;margin-left:-17.9pt;margin-top:13.5pt;width:492.7pt;height:190.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" filled="f" stroked="f">
                <v:textbox>
                  <w:txbxContent>
                    <w:p w14:paraId="6D96A717" w14:textId="77777777" w:rsidR="00D55210" w:rsidRPr="00A929BC" w:rsidRDefault="00A80705" w:rsidP="00D55210">
                      <w:pPr>
                        <w:spacing w:after="360"/>
                        <w:rPr>
                          <w:rFonts w:ascii="Georgia" w:hAnsi="Georgia"/>
                          <w:color w:val="FFFFFF" w:themeColor="background1"/>
                          <w:sz w:val="110"/>
                          <w:szCs w:val="110"/>
                        </w:rPr>
                      </w:pPr>
                      <w:r w:rsidRPr="00A929BC">
                        <w:rPr>
                          <w:rFonts w:ascii="Georgia" w:hAnsi="Georgia"/>
                          <w:color w:val="FFFFFF" w:themeColor="background1"/>
                          <w:sz w:val="110"/>
                          <w:szCs w:val="110"/>
                        </w:rPr>
                        <w:t>Internal Customer Mapping</w:t>
                      </w:r>
                      <w:r w:rsidR="005F5CCC" w:rsidRPr="00A929BC">
                        <w:rPr>
                          <w:rFonts w:ascii="Georgia" w:hAnsi="Georgia"/>
                          <w:color w:val="FFFFFF" w:themeColor="background1"/>
                          <w:sz w:val="110"/>
                          <w:szCs w:val="110"/>
                        </w:rPr>
                        <w:t xml:space="preserve"> </w:t>
                      </w:r>
                    </w:p>
                    <w:p w14:paraId="47950488" w14:textId="77777777" w:rsidR="00D55210" w:rsidRPr="00A929BC" w:rsidRDefault="00D55210" w:rsidP="00D55210">
                      <w:pPr>
                        <w:rPr>
                          <w:rFonts w:ascii="Raleway" w:hAnsi="Raleway" w:cs="Arial"/>
                          <w:b/>
                          <w:color w:val="FFFFFF" w:themeColor="background1"/>
                          <w:sz w:val="40"/>
                          <w:szCs w:val="40"/>
                        </w:rPr>
                      </w:pPr>
                      <w:r w:rsidRPr="00A929BC">
                        <w:rPr>
                          <w:rFonts w:ascii="Raleway" w:hAnsi="Raleway" w:cs="Arial"/>
                          <w:b/>
                          <w:color w:val="FFFFFF" w:themeColor="background1"/>
                          <w:sz w:val="40"/>
                          <w:szCs w:val="40"/>
                        </w:rPr>
                        <w:t>Workbook</w:t>
                      </w:r>
                    </w:p>
                    <w:p w14:paraId="3ADBB3E4" w14:textId="77777777" w:rsidR="00D55210" w:rsidRPr="00A929BC" w:rsidRDefault="00D55210" w:rsidP="00D55210">
                      <w:pPr>
                        <w:rPr>
                          <w:rFonts w:ascii="Georgia" w:hAnsi="Georgia"/>
                          <w:color w:val="FFFFFF" w:themeColor="background1"/>
                          <w:sz w:val="90"/>
                          <w:szCs w:val="90"/>
                        </w:rPr>
                      </w:pPr>
                    </w:p>
                  </w:txbxContent>
                </v:textbox>
                <w10:wrap type="square"/>
              </v:shape>
            </w:pict>
          </mc:Fallback>
        </mc:AlternateContent>
      </w:r>
    </w:p>
    <w:p w14:paraId="44A945A2" w14:textId="77777777" w:rsidR="00C13F8F" w:rsidRDefault="00C13F8F" w:rsidP="00F90327">
      <w:pPr>
        <w:ind w:left="-851"/>
      </w:pPr>
    </w:p>
    <w:p w14:paraId="2CE13224" w14:textId="77777777" w:rsidR="00C13F8F" w:rsidRDefault="00C13F8F" w:rsidP="00F90327">
      <w:pPr>
        <w:ind w:left="-851"/>
      </w:pPr>
    </w:p>
    <w:p w14:paraId="564D6432" w14:textId="77777777" w:rsidR="00C13F8F" w:rsidRDefault="00C13F8F" w:rsidP="00F90327">
      <w:pPr>
        <w:ind w:left="-851"/>
      </w:pPr>
    </w:p>
    <w:p w14:paraId="7209B930" w14:textId="77777777" w:rsidR="00C13F8F" w:rsidRDefault="00C13F8F" w:rsidP="00F90327">
      <w:pPr>
        <w:ind w:left="-851"/>
      </w:pPr>
    </w:p>
    <w:p w14:paraId="7A125D45" w14:textId="77777777" w:rsidR="00C13F8F" w:rsidRDefault="00C13F8F" w:rsidP="00F90327">
      <w:pPr>
        <w:ind w:left="-851"/>
      </w:pPr>
    </w:p>
    <w:p w14:paraId="2D912391" w14:textId="77777777" w:rsidR="00C13F8F" w:rsidRDefault="00C13F8F" w:rsidP="00F90327">
      <w:pPr>
        <w:ind w:left="-851"/>
      </w:pPr>
    </w:p>
    <w:p w14:paraId="340E4320" w14:textId="77777777" w:rsidR="00C13F8F" w:rsidRDefault="00C13F8F" w:rsidP="00F90327">
      <w:pPr>
        <w:ind w:left="-851"/>
      </w:pPr>
    </w:p>
    <w:p w14:paraId="2231E71D" w14:textId="77777777" w:rsidR="00C13F8F" w:rsidRDefault="00C13F8F" w:rsidP="00F90327">
      <w:pPr>
        <w:ind w:left="-851"/>
      </w:pPr>
    </w:p>
    <w:p w14:paraId="6F7BF7C2" w14:textId="77777777" w:rsidR="00C13F8F" w:rsidRDefault="00C13F8F" w:rsidP="00F90327">
      <w:pPr>
        <w:ind w:left="-851"/>
      </w:pPr>
    </w:p>
    <w:p w14:paraId="01DCBE79" w14:textId="77777777" w:rsidR="00C13F8F" w:rsidRDefault="00C13F8F" w:rsidP="00F90327">
      <w:pPr>
        <w:ind w:left="-851"/>
      </w:pPr>
    </w:p>
    <w:p w14:paraId="0C83D824" w14:textId="77777777" w:rsidR="00C13F8F" w:rsidRDefault="00C13F8F" w:rsidP="00F90327">
      <w:pPr>
        <w:ind w:left="-851"/>
      </w:pPr>
    </w:p>
    <w:p w14:paraId="390788B1" w14:textId="5860CBA6" w:rsidR="00C13F8F" w:rsidRPr="004D3B1A" w:rsidRDefault="00A929BC">
      <w:pPr>
        <w:rPr>
          <w:rFonts w:ascii="Raleway" w:hAnsi="Raleway"/>
        </w:rPr>
      </w:pPr>
      <w:r w:rsidRPr="00751479">
        <w:rPr>
          <w:rFonts w:ascii="Times New Roman"/>
          <w:noProof/>
          <w:sz w:val="20"/>
        </w:rPr>
        <mc:AlternateContent>
          <mc:Choice Requires="wps">
            <w:drawing>
              <wp:anchor distT="0" distB="0" distL="114300" distR="114300" simplePos="0" relativeHeight="251689984" behindDoc="0" locked="0" layoutInCell="1" allowOverlap="1" wp14:anchorId="265579EA" wp14:editId="09DA375E">
                <wp:simplePos x="0" y="0"/>
                <wp:positionH relativeFrom="column">
                  <wp:posOffset>-244549</wp:posOffset>
                </wp:positionH>
                <wp:positionV relativeFrom="paragraph">
                  <wp:posOffset>2194767</wp:posOffset>
                </wp:positionV>
                <wp:extent cx="2778125" cy="387350"/>
                <wp:effectExtent l="0" t="0" r="3175" b="0"/>
                <wp:wrapNone/>
                <wp:docPr id="22" name="Rectangle 22"/>
                <wp:cNvGraphicFramePr/>
                <a:graphic xmlns:a="http://schemas.openxmlformats.org/drawingml/2006/main">
                  <a:graphicData uri="http://schemas.microsoft.com/office/word/2010/wordprocessingShape">
                    <wps:wsp>
                      <wps:cNvSpPr/>
                      <wps:spPr>
                        <a:xfrm>
                          <a:off x="0" y="0"/>
                          <a:ext cx="2778125" cy="3873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E2A68EE" id="Rectangle 22" o:spid="_x0000_s1026" style="position:absolute;margin-left:-19.25pt;margin-top:172.8pt;width:218.75pt;height:30.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" fillcolor="white [3212]" stroked="f" strokeweight="1pt"/>
            </w:pict>
          </mc:Fallback>
        </mc:AlternateContent>
      </w:r>
      <w:r w:rsidR="004C5626" w:rsidRPr="004D3B1A">
        <w:rPr>
          <w:rFonts w:ascii="Raleway" w:hAnsi="Raleway"/>
          <w:noProof/>
          <w:lang w:val="en-NZ" w:eastAsia="en-NZ"/>
        </w:rPr>
        <mc:AlternateContent>
          <mc:Choice Requires="wps">
            <w:drawing>
              <wp:anchor distT="0" distB="0" distL="114300" distR="114300" simplePos="0" relativeHeight="251658240" behindDoc="0" locked="0" layoutInCell="1" allowOverlap="1" wp14:anchorId="40D43BEB" wp14:editId="290B841C">
                <wp:simplePos x="0" y="0"/>
                <wp:positionH relativeFrom="column">
                  <wp:posOffset>-327697</wp:posOffset>
                </wp:positionH>
                <wp:positionV relativeFrom="paragraph">
                  <wp:posOffset>1823085</wp:posOffset>
                </wp:positionV>
                <wp:extent cx="5861050" cy="1031875"/>
                <wp:effectExtent l="0" t="0" r="0" b="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61050" cy="1031875"/>
                        </a:xfrm>
                        <a:prstGeom prst="rect">
                          <a:avLst/>
                        </a:prstGeom>
                        <a:noFill/>
                        <a:ln>
                          <a:noFill/>
                        </a:ln>
                        <a:effectLst/>
                        <a:extLst>
                          <a:ext uri="{C572A759-6A51-4108-AA02-DFA0A04FC94B}">
                            <ma14:wrappingTextBoxFlag xmlns:o="urn:schemas-microsoft-com:office:office" xmlns:v="urn:schemas-microsoft-com:vml" xmlns:w10="urn:schemas-microsoft-com:office:word" xmlns:w="http://schemas.openxmlformats.org/wordprocessingml/2006/main" xmlns:ma14="http://schemas.microsoft.com/office/mac/drawingml/2011/main" xmlns=""/>
                          </a:ext>
                        </a:extLst>
                      </wps:spPr>
                      <wps:txbx>
                        <w:txbxContent>
                          <w:p w14:paraId="6CC14D8F" w14:textId="77777777" w:rsidR="005F5CCC" w:rsidRPr="00A929BC" w:rsidRDefault="005F5CCC" w:rsidP="00D55210">
                            <w:pPr>
                              <w:rPr>
                                <w:rFonts w:ascii="Arial" w:hAnsi="Arial" w:cs="Arial"/>
                                <w:color w:val="FFFFFF" w:themeColor="background1"/>
                                <w:sz w:val="30"/>
                                <w:szCs w:val="30"/>
                              </w:rPr>
                            </w:pPr>
                            <w:r w:rsidRPr="00A929BC">
                              <w:rPr>
                                <w:rFonts w:ascii="Arial" w:hAnsi="Arial" w:cs="Arial"/>
                                <w:color w:val="FFFFFF" w:themeColor="background1"/>
                                <w:sz w:val="30"/>
                                <w:szCs w:val="30"/>
                              </w:rPr>
                              <w:t>This workbook belongs to</w:t>
                            </w:r>
                          </w:p>
                          <w:p w14:paraId="4EC94C67" w14:textId="77777777" w:rsidR="005F5CCC" w:rsidRPr="00A929BC" w:rsidRDefault="005F5CCC" w:rsidP="00D55210">
                            <w:pPr>
                              <w:rPr>
                                <w:rFonts w:ascii="Georgia" w:hAnsi="Georgia"/>
                                <w:color w:val="FFFFFF" w:themeColor="background1"/>
                                <w:sz w:val="30"/>
                                <w:szCs w:val="3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D43BEB" id="Text Box 1" o:spid="_x0000_s1027" type="#_x0000_t202" style="position:absolute;margin-left:-25.8pt;margin-top:143.55pt;width:461.5pt;height:81.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" filled="f" stroked="f">
                <v:textbox>
                  <w:txbxContent>
                    <w:p w14:paraId="6CC14D8F" w14:textId="77777777" w:rsidR="005F5CCC" w:rsidRPr="00A929BC" w:rsidRDefault="005F5CCC" w:rsidP="00D55210">
                      <w:pPr>
                        <w:rPr>
                          <w:rFonts w:ascii="Arial" w:hAnsi="Arial" w:cs="Arial"/>
                          <w:color w:val="FFFFFF" w:themeColor="background1"/>
                          <w:sz w:val="30"/>
                          <w:szCs w:val="30"/>
                        </w:rPr>
                      </w:pPr>
                      <w:r w:rsidRPr="00A929BC">
                        <w:rPr>
                          <w:rFonts w:ascii="Arial" w:hAnsi="Arial" w:cs="Arial"/>
                          <w:color w:val="FFFFFF" w:themeColor="background1"/>
                          <w:sz w:val="30"/>
                          <w:szCs w:val="30"/>
                        </w:rPr>
                        <w:t>This workbook belongs to</w:t>
                      </w:r>
                    </w:p>
                    <w:p w14:paraId="4EC94C67" w14:textId="77777777" w:rsidR="005F5CCC" w:rsidRPr="00A929BC" w:rsidRDefault="005F5CCC" w:rsidP="00D55210">
                      <w:pPr>
                        <w:rPr>
                          <w:rFonts w:ascii="Georgia" w:hAnsi="Georgia"/>
                          <w:color w:val="FFFFFF" w:themeColor="background1"/>
                          <w:sz w:val="30"/>
                          <w:szCs w:val="30"/>
                        </w:rPr>
                      </w:pPr>
                    </w:p>
                  </w:txbxContent>
                </v:textbox>
                <w10:wrap type="square"/>
              </v:shape>
            </w:pict>
          </mc:Fallback>
        </mc:AlternateContent>
      </w:r>
      <w:r w:rsidR="00C13F8F" w:rsidRPr="004D3B1A">
        <w:rPr>
          <w:rFonts w:ascii="Raleway" w:hAnsi="Raleway"/>
        </w:rPr>
        <w:br w:type="page"/>
      </w:r>
    </w:p>
    <w:p w14:paraId="7113ADD4" w14:textId="0C4BF0C7" w:rsidR="00F00C2E" w:rsidRDefault="005940DF" w:rsidP="00F00C2E">
      <w:pPr>
        <w:spacing w:after="160"/>
        <w:rPr>
          <w:rFonts w:ascii="Georgia" w:hAnsi="Georgia" w:cs="Arial"/>
          <w:b/>
          <w:color w:val="003A49"/>
          <w:sz w:val="36"/>
          <w:szCs w:val="36"/>
        </w:rPr>
      </w:pPr>
      <w:r w:rsidRPr="005940DF">
        <w:rPr>
          <w:rFonts w:ascii="Raleway" w:hAnsi="Raleway" w:cs="Arial"/>
          <w:noProof/>
          <w:color w:val="003A49"/>
          <w:sz w:val="18"/>
          <w:szCs w:val="18"/>
          <w:lang w:val="en-NZ" w:eastAsia="en-NZ"/>
        </w:rPr>
        <w:lastRenderedPageBreak/>
        <w:drawing>
          <wp:anchor distT="0" distB="0" distL="114300" distR="114300" simplePos="0" relativeHeight="251660288" behindDoc="0" locked="0" layoutInCell="1" allowOverlap="1" wp14:anchorId="39D7E291" wp14:editId="2A1B9797">
            <wp:simplePos x="0" y="0"/>
            <wp:positionH relativeFrom="column">
              <wp:posOffset>3412934</wp:posOffset>
            </wp:positionH>
            <wp:positionV relativeFrom="paragraph">
              <wp:posOffset>-99695</wp:posOffset>
            </wp:positionV>
            <wp:extent cx="2951886" cy="1718805"/>
            <wp:effectExtent l="0" t="0" r="1270" b="0"/>
            <wp:wrapNone/>
            <wp:docPr id="3" name="Content Placeholder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 name="Content Placeholder 2"/>
                    <pic:cNvPicPr>
                      <a:picLocks noGrp="1" noChangeAspect="1"/>
                    </pic:cNvPicPr>
                  </pic:nvPicPr>
                  <pic:blipFill>
                    <a:blip r:embed="rId10"/>
                    <a:stretch>
                      <a:fillRect/>
                    </a:stretch>
                  </pic:blipFill>
                  <pic:spPr bwMode="auto">
                    <a:xfrm>
                      <a:off x="0" y="0"/>
                      <a:ext cx="2951886" cy="17188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Georgia" w:hAnsi="Georgia" w:cs="Arial"/>
          <w:b/>
          <w:color w:val="003A49"/>
          <w:sz w:val="36"/>
          <w:szCs w:val="36"/>
        </w:rPr>
        <w:t xml:space="preserve">    </w:t>
      </w:r>
      <w:r w:rsidRPr="005940DF">
        <w:rPr>
          <w:rFonts w:ascii="Georgia" w:hAnsi="Georgia" w:cs="Arial"/>
          <w:b/>
          <w:color w:val="003A49"/>
          <w:sz w:val="36"/>
          <w:szCs w:val="36"/>
        </w:rPr>
        <w:t xml:space="preserve">The Good and Bad of </w:t>
      </w:r>
      <w:r>
        <w:rPr>
          <w:rFonts w:ascii="Georgia" w:hAnsi="Georgia" w:cs="Arial"/>
          <w:b/>
          <w:color w:val="003A49"/>
          <w:sz w:val="36"/>
          <w:szCs w:val="36"/>
        </w:rPr>
        <w:br/>
        <w:t xml:space="preserve">       </w:t>
      </w:r>
      <w:r w:rsidRPr="005940DF">
        <w:rPr>
          <w:rFonts w:ascii="Georgia" w:hAnsi="Georgia" w:cs="Arial"/>
          <w:b/>
          <w:color w:val="003A49"/>
          <w:sz w:val="36"/>
          <w:szCs w:val="36"/>
        </w:rPr>
        <w:t>Customer Service</w:t>
      </w:r>
    </w:p>
    <w:p w14:paraId="1B009022" w14:textId="77777777" w:rsidR="005940DF" w:rsidRDefault="005940DF" w:rsidP="00F00C2E">
      <w:pPr>
        <w:spacing w:after="160"/>
        <w:rPr>
          <w:rFonts w:ascii="Georgia" w:hAnsi="Georgia" w:cs="Arial"/>
          <w:b/>
          <w:color w:val="003A49"/>
          <w:sz w:val="36"/>
          <w:szCs w:val="36"/>
        </w:rPr>
      </w:pPr>
    </w:p>
    <w:p w14:paraId="7FA63466" w14:textId="77777777" w:rsidR="005940DF" w:rsidRDefault="005940DF" w:rsidP="00F00C2E">
      <w:pPr>
        <w:spacing w:after="160"/>
        <w:rPr>
          <w:rFonts w:ascii="Georgia" w:hAnsi="Georgia" w:cs="Arial"/>
          <w:b/>
          <w:color w:val="003A49"/>
          <w:sz w:val="36"/>
          <w:szCs w:val="36"/>
        </w:rPr>
      </w:pPr>
    </w:p>
    <w:p w14:paraId="26353B45" w14:textId="77777777" w:rsidR="005940DF" w:rsidRDefault="005940DF" w:rsidP="00F00C2E">
      <w:pPr>
        <w:spacing w:after="160"/>
        <w:rPr>
          <w:rFonts w:ascii="Georgia" w:hAnsi="Georgia" w:cs="Arial"/>
          <w:b/>
          <w:color w:val="003A49"/>
          <w:sz w:val="36"/>
          <w:szCs w:val="36"/>
        </w:rPr>
      </w:pPr>
    </w:p>
    <w:p w14:paraId="632F969D" w14:textId="77777777" w:rsidR="005940DF" w:rsidRDefault="005940DF" w:rsidP="00F00C2E">
      <w:pPr>
        <w:spacing w:after="160"/>
        <w:rPr>
          <w:rFonts w:ascii="Georgia" w:hAnsi="Georgia" w:cs="Arial"/>
          <w:b/>
          <w:color w:val="003A49"/>
          <w:sz w:val="36"/>
          <w:szCs w:val="36"/>
        </w:rPr>
      </w:pPr>
    </w:p>
    <w:p w14:paraId="33B1E8FE" w14:textId="77777777" w:rsidR="005940DF" w:rsidRDefault="005940DF" w:rsidP="00F00C2E">
      <w:pPr>
        <w:spacing w:after="160"/>
        <w:rPr>
          <w:rFonts w:ascii="Georgia" w:hAnsi="Georgia" w:cs="Arial"/>
          <w:b/>
          <w:color w:val="003A49"/>
          <w:sz w:val="36"/>
          <w:szCs w:val="36"/>
        </w:rPr>
      </w:pPr>
    </w:p>
    <w:p w14:paraId="4B441796" w14:textId="77777777" w:rsidR="005940DF" w:rsidRDefault="005940DF" w:rsidP="00F00C2E">
      <w:pPr>
        <w:spacing w:after="160"/>
        <w:rPr>
          <w:rFonts w:ascii="Georgia" w:hAnsi="Georgia" w:cs="Arial"/>
          <w:b/>
          <w:color w:val="003A49"/>
          <w:sz w:val="36"/>
          <w:szCs w:val="36"/>
        </w:rPr>
      </w:pPr>
    </w:p>
    <w:p w14:paraId="0E49C1FE" w14:textId="77777777" w:rsidR="005940DF" w:rsidRDefault="005940DF" w:rsidP="00F00C2E">
      <w:pPr>
        <w:spacing w:after="160"/>
        <w:rPr>
          <w:rFonts w:ascii="Georgia" w:hAnsi="Georgia" w:cs="Arial"/>
          <w:b/>
          <w:color w:val="003A49"/>
          <w:sz w:val="36"/>
          <w:szCs w:val="36"/>
        </w:rPr>
      </w:pPr>
    </w:p>
    <w:p w14:paraId="3EA3E159" w14:textId="77777777" w:rsidR="005940DF" w:rsidRPr="005940DF" w:rsidRDefault="005940DF" w:rsidP="00F00C2E">
      <w:pPr>
        <w:spacing w:after="160"/>
        <w:rPr>
          <w:rFonts w:ascii="Georgia" w:hAnsi="Georgia" w:cs="Arial"/>
          <w:color w:val="003A49"/>
          <w:sz w:val="36"/>
          <w:szCs w:val="36"/>
        </w:rPr>
      </w:pPr>
      <w:r>
        <w:rPr>
          <w:rFonts w:ascii="Georgia" w:hAnsi="Georgia" w:cs="Arial"/>
          <w:b/>
          <w:color w:val="003A49"/>
          <w:sz w:val="36"/>
          <w:szCs w:val="36"/>
        </w:rPr>
        <w:t>Net Promotor Scores</w:t>
      </w:r>
      <w:r w:rsidRPr="005940DF">
        <w:rPr>
          <w:rFonts w:ascii="Georgia" w:hAnsi="Georgia" w:cs="Arial"/>
          <w:b/>
          <w:noProof/>
          <w:color w:val="003A49"/>
          <w:sz w:val="36"/>
          <w:szCs w:val="36"/>
          <w:lang w:val="en-NZ" w:eastAsia="en-NZ"/>
        </w:rPr>
        <w:drawing>
          <wp:inline distT="0" distB="0" distL="0" distR="0" wp14:anchorId="7F933732" wp14:editId="4DB973F9">
            <wp:extent cx="6390640" cy="3177540"/>
            <wp:effectExtent l="0" t="0" r="0" b="3810"/>
            <wp:docPr id="2"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90640" cy="3177540"/>
                    </a:xfrm>
                    <a:prstGeom prst="rect">
                      <a:avLst/>
                    </a:prstGeom>
                    <a:noFill/>
                    <a:ln>
                      <a:noFill/>
                    </a:ln>
                  </pic:spPr>
                </pic:pic>
              </a:graphicData>
            </a:graphic>
          </wp:inline>
        </w:drawing>
      </w:r>
    </w:p>
    <w:p w14:paraId="3008F663" w14:textId="77777777" w:rsidR="005940DF" w:rsidRDefault="005940DF" w:rsidP="005940DF">
      <w:pPr>
        <w:rPr>
          <w:rFonts w:ascii="Raleway" w:hAnsi="Raleway" w:cs="Arial"/>
          <w:color w:val="003A49"/>
          <w:sz w:val="18"/>
          <w:szCs w:val="18"/>
        </w:rPr>
      </w:pPr>
      <w:r>
        <w:rPr>
          <w:rFonts w:ascii="Raleway" w:hAnsi="Raleway" w:cs="Arial"/>
          <w:color w:val="003A49"/>
          <w:sz w:val="18"/>
          <w:szCs w:val="18"/>
        </w:rPr>
        <w:br w:type="page"/>
      </w:r>
    </w:p>
    <w:p w14:paraId="62E112BF" w14:textId="77777777" w:rsidR="005940DF" w:rsidRDefault="005940DF" w:rsidP="005940DF">
      <w:pPr>
        <w:rPr>
          <w:rFonts w:ascii="Raleway" w:hAnsi="Raleway" w:cs="Arial"/>
          <w:color w:val="003A49"/>
          <w:sz w:val="18"/>
          <w:szCs w:val="18"/>
        </w:rPr>
      </w:pPr>
    </w:p>
    <w:p w14:paraId="6F9920F8" w14:textId="77777777" w:rsidR="005940DF" w:rsidRPr="005940DF" w:rsidRDefault="005940DF" w:rsidP="005940DF">
      <w:pPr>
        <w:rPr>
          <w:rFonts w:ascii="Georgia" w:hAnsi="Georgia" w:cs="Arial"/>
          <w:b/>
          <w:color w:val="003A49"/>
          <w:sz w:val="36"/>
          <w:szCs w:val="36"/>
        </w:rPr>
      </w:pPr>
      <w:r w:rsidRPr="005940DF">
        <w:rPr>
          <w:rFonts w:ascii="Georgia" w:hAnsi="Georgia" w:cs="Arial"/>
          <w:b/>
          <w:color w:val="003A49"/>
          <w:sz w:val="36"/>
          <w:szCs w:val="36"/>
        </w:rPr>
        <w:t>Customer Focus – or not…</w:t>
      </w:r>
    </w:p>
    <w:p w14:paraId="6092C666" w14:textId="77777777" w:rsidR="005940DF" w:rsidRDefault="005940DF" w:rsidP="005940DF">
      <w:pPr>
        <w:rPr>
          <w:rFonts w:ascii="Raleway" w:hAnsi="Raleway" w:cs="Arial"/>
          <w:color w:val="003A49"/>
          <w:sz w:val="18"/>
          <w:szCs w:val="18"/>
        </w:rPr>
      </w:pPr>
    </w:p>
    <w:p w14:paraId="79D21E14" w14:textId="77777777" w:rsidR="005940DF" w:rsidRDefault="005940DF" w:rsidP="005940DF">
      <w:pPr>
        <w:rPr>
          <w:rFonts w:ascii="Raleway" w:hAnsi="Raleway" w:cs="Arial"/>
          <w:color w:val="003A49"/>
          <w:sz w:val="18"/>
          <w:szCs w:val="18"/>
        </w:rPr>
      </w:pPr>
      <w:r w:rsidRPr="005940DF">
        <w:rPr>
          <w:rFonts w:ascii="Raleway" w:hAnsi="Raleway" w:cs="Arial"/>
          <w:noProof/>
          <w:color w:val="003A49"/>
          <w:sz w:val="18"/>
          <w:szCs w:val="18"/>
          <w:lang w:val="en-NZ" w:eastAsia="en-NZ"/>
        </w:rPr>
        <w:drawing>
          <wp:inline distT="0" distB="0" distL="0" distR="0" wp14:anchorId="5EA2E635" wp14:editId="2A66556C">
            <wp:extent cx="6390640" cy="1986915"/>
            <wp:effectExtent l="0" t="0" r="0" b="0"/>
            <wp:docPr id="19" name="Content Placeholder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 name="Content Placeholder 2"/>
                    <pic:cNvPicPr>
                      <a:picLocks noGrp="1" noChangeAspect="1"/>
                    </pic:cNvPicPr>
                  </pic:nvPicPr>
                  <pic:blipFill>
                    <a:blip r:embed="rId12"/>
                    <a:stretch>
                      <a:fillRect/>
                    </a:stretch>
                  </pic:blipFill>
                  <pic:spPr bwMode="auto">
                    <a:xfrm>
                      <a:off x="0" y="0"/>
                      <a:ext cx="6390640" cy="1986915"/>
                    </a:xfrm>
                    <a:prstGeom prst="rect">
                      <a:avLst/>
                    </a:prstGeom>
                    <a:noFill/>
                    <a:ln>
                      <a:noFill/>
                    </a:ln>
                  </pic:spPr>
                </pic:pic>
              </a:graphicData>
            </a:graphic>
          </wp:inline>
        </w:drawing>
      </w:r>
    </w:p>
    <w:p w14:paraId="0CD8DC1B" w14:textId="77777777" w:rsidR="005940DF" w:rsidRDefault="005940DF" w:rsidP="005940DF">
      <w:pPr>
        <w:rPr>
          <w:rFonts w:ascii="Raleway" w:hAnsi="Raleway" w:cs="Arial"/>
          <w:color w:val="003A49"/>
          <w:sz w:val="18"/>
          <w:szCs w:val="18"/>
        </w:rPr>
      </w:pPr>
    </w:p>
    <w:p w14:paraId="7680AE94" w14:textId="77777777" w:rsidR="005940DF" w:rsidRDefault="005940DF" w:rsidP="005940DF">
      <w:pPr>
        <w:rPr>
          <w:rFonts w:ascii="Raleway" w:hAnsi="Raleway" w:cs="Arial"/>
          <w:color w:val="003A49"/>
          <w:sz w:val="18"/>
          <w:szCs w:val="18"/>
        </w:rPr>
      </w:pPr>
    </w:p>
    <w:p w14:paraId="41B65B80" w14:textId="77777777" w:rsidR="005940DF" w:rsidRDefault="005940DF" w:rsidP="005940DF">
      <w:pPr>
        <w:rPr>
          <w:rFonts w:ascii="Raleway" w:hAnsi="Raleway" w:cs="Arial"/>
          <w:color w:val="003A49"/>
          <w:sz w:val="18"/>
          <w:szCs w:val="18"/>
        </w:rPr>
      </w:pPr>
    </w:p>
    <w:p w14:paraId="0BE12188" w14:textId="77777777" w:rsidR="005940DF" w:rsidRDefault="005940DF" w:rsidP="005940DF">
      <w:pPr>
        <w:rPr>
          <w:rFonts w:ascii="Raleway" w:hAnsi="Raleway" w:cs="Arial"/>
          <w:color w:val="003A49"/>
          <w:sz w:val="18"/>
          <w:szCs w:val="18"/>
        </w:rPr>
      </w:pPr>
    </w:p>
    <w:p w14:paraId="56D024B0" w14:textId="77777777" w:rsidR="005940DF" w:rsidRDefault="005940DF" w:rsidP="005940DF">
      <w:pPr>
        <w:rPr>
          <w:rFonts w:ascii="Raleway" w:hAnsi="Raleway" w:cs="Arial"/>
          <w:color w:val="003A49"/>
          <w:sz w:val="18"/>
          <w:szCs w:val="18"/>
        </w:rPr>
      </w:pPr>
    </w:p>
    <w:p w14:paraId="0A1C5C51" w14:textId="77777777" w:rsidR="005940DF" w:rsidRDefault="005940DF" w:rsidP="005940DF">
      <w:pPr>
        <w:rPr>
          <w:rFonts w:ascii="Raleway" w:hAnsi="Raleway" w:cs="Arial"/>
          <w:color w:val="003A49"/>
          <w:sz w:val="18"/>
          <w:szCs w:val="18"/>
        </w:rPr>
      </w:pPr>
    </w:p>
    <w:p w14:paraId="7D0E43DF" w14:textId="77777777" w:rsidR="005940DF" w:rsidRDefault="005940DF" w:rsidP="005940DF">
      <w:pPr>
        <w:rPr>
          <w:rFonts w:ascii="Raleway" w:hAnsi="Raleway" w:cs="Arial"/>
          <w:color w:val="003A49"/>
          <w:sz w:val="18"/>
          <w:szCs w:val="18"/>
        </w:rPr>
      </w:pPr>
    </w:p>
    <w:p w14:paraId="274EC7E9" w14:textId="77777777" w:rsidR="005940DF" w:rsidRDefault="005940DF" w:rsidP="005940DF">
      <w:pPr>
        <w:rPr>
          <w:rFonts w:ascii="Raleway" w:hAnsi="Raleway" w:cs="Arial"/>
          <w:color w:val="003A49"/>
          <w:sz w:val="18"/>
          <w:szCs w:val="18"/>
        </w:rPr>
      </w:pPr>
    </w:p>
    <w:p w14:paraId="1457FFE7" w14:textId="77777777" w:rsidR="005940DF" w:rsidRPr="005940DF" w:rsidRDefault="005940DF" w:rsidP="005940DF">
      <w:pPr>
        <w:rPr>
          <w:rFonts w:ascii="Georgia" w:hAnsi="Georgia" w:cs="Arial"/>
          <w:b/>
          <w:color w:val="003A49"/>
          <w:sz w:val="36"/>
          <w:szCs w:val="36"/>
        </w:rPr>
      </w:pPr>
      <w:r w:rsidRPr="005940DF">
        <w:rPr>
          <w:rFonts w:ascii="Georgia" w:hAnsi="Georgia" w:cs="Arial"/>
          <w:b/>
          <w:color w:val="003A49"/>
          <w:sz w:val="36"/>
          <w:szCs w:val="36"/>
        </w:rPr>
        <w:t>Internal Customer Service</w:t>
      </w:r>
    </w:p>
    <w:p w14:paraId="0F00F49F" w14:textId="77777777" w:rsidR="005940DF" w:rsidRDefault="005940DF" w:rsidP="005940DF">
      <w:pPr>
        <w:rPr>
          <w:rFonts w:ascii="Raleway" w:hAnsi="Raleway" w:cs="Arial"/>
          <w:color w:val="003A49"/>
          <w:sz w:val="18"/>
          <w:szCs w:val="18"/>
        </w:rPr>
      </w:pPr>
    </w:p>
    <w:p w14:paraId="32B537FA" w14:textId="77777777" w:rsidR="005940DF" w:rsidRDefault="005940DF" w:rsidP="005940DF">
      <w:pPr>
        <w:rPr>
          <w:rFonts w:ascii="Raleway" w:hAnsi="Raleway" w:cs="Arial"/>
          <w:color w:val="003A49"/>
          <w:sz w:val="18"/>
          <w:szCs w:val="18"/>
        </w:rPr>
      </w:pPr>
    </w:p>
    <w:p w14:paraId="6D313ED8" w14:textId="77777777" w:rsidR="002937FA" w:rsidRDefault="005940DF" w:rsidP="005940DF">
      <w:pPr>
        <w:rPr>
          <w:rFonts w:ascii="Raleway" w:hAnsi="Raleway" w:cs="Arial"/>
          <w:sz w:val="22"/>
          <w:szCs w:val="22"/>
        </w:rPr>
      </w:pPr>
      <w:r w:rsidRPr="002937FA">
        <w:rPr>
          <w:rFonts w:ascii="Raleway" w:hAnsi="Raleway" w:cs="Arial"/>
          <w:b/>
          <w:sz w:val="22"/>
          <w:szCs w:val="22"/>
        </w:rPr>
        <w:t>Definition</w:t>
      </w:r>
    </w:p>
    <w:p w14:paraId="1544DA2F" w14:textId="77777777" w:rsidR="005940DF" w:rsidRPr="005940DF" w:rsidRDefault="002937FA" w:rsidP="005940DF">
      <w:pPr>
        <w:rPr>
          <w:rFonts w:ascii="Raleway" w:hAnsi="Raleway" w:cs="Arial"/>
          <w:sz w:val="22"/>
          <w:szCs w:val="22"/>
        </w:rPr>
      </w:pPr>
      <w:r>
        <w:rPr>
          <w:rFonts w:ascii="Raleway" w:hAnsi="Raleway" w:cs="Arial"/>
          <w:sz w:val="22"/>
          <w:szCs w:val="22"/>
        </w:rPr>
        <w:t>A</w:t>
      </w:r>
      <w:r w:rsidR="005940DF" w:rsidRPr="005940DF">
        <w:rPr>
          <w:rFonts w:ascii="Raleway" w:hAnsi="Raleway" w:cs="Arial"/>
          <w:sz w:val="22"/>
          <w:szCs w:val="22"/>
        </w:rPr>
        <w:t xml:space="preserve">nyone within an </w:t>
      </w:r>
      <w:proofErr w:type="spellStart"/>
      <w:r w:rsidR="005940DF" w:rsidRPr="005940DF">
        <w:rPr>
          <w:rFonts w:ascii="Raleway" w:hAnsi="Raleway" w:cs="Arial"/>
          <w:sz w:val="22"/>
          <w:szCs w:val="22"/>
        </w:rPr>
        <w:t>organisation</w:t>
      </w:r>
      <w:proofErr w:type="spellEnd"/>
      <w:r w:rsidR="005940DF" w:rsidRPr="005940DF">
        <w:rPr>
          <w:rFonts w:ascii="Raleway" w:hAnsi="Raleway" w:cs="Arial"/>
          <w:sz w:val="22"/>
          <w:szCs w:val="22"/>
        </w:rPr>
        <w:t xml:space="preserve"> who at any time is dependent on anyone else within the </w:t>
      </w:r>
      <w:proofErr w:type="spellStart"/>
      <w:r w:rsidR="005940DF" w:rsidRPr="005940DF">
        <w:rPr>
          <w:rFonts w:ascii="Raleway" w:hAnsi="Raleway" w:cs="Arial"/>
          <w:sz w:val="22"/>
          <w:szCs w:val="22"/>
        </w:rPr>
        <w:t>organisation</w:t>
      </w:r>
      <w:proofErr w:type="spellEnd"/>
      <w:r w:rsidR="005940DF" w:rsidRPr="005940DF">
        <w:rPr>
          <w:rFonts w:ascii="Raleway" w:hAnsi="Raleway" w:cs="Arial"/>
          <w:sz w:val="22"/>
          <w:szCs w:val="22"/>
        </w:rPr>
        <w:t xml:space="preserve">. </w:t>
      </w:r>
    </w:p>
    <w:p w14:paraId="0D72FE57" w14:textId="77777777" w:rsidR="005940DF" w:rsidRDefault="005940DF" w:rsidP="005940DF">
      <w:pPr>
        <w:rPr>
          <w:rFonts w:ascii="Raleway" w:hAnsi="Raleway" w:cs="Arial"/>
          <w:color w:val="003A49"/>
          <w:sz w:val="18"/>
          <w:szCs w:val="18"/>
        </w:rPr>
      </w:pPr>
    </w:p>
    <w:p w14:paraId="0F940B1A" w14:textId="126BFBC7" w:rsidR="002937FA" w:rsidRDefault="002937FA" w:rsidP="002937FA">
      <w:pPr>
        <w:rPr>
          <w:rFonts w:ascii="Raleway" w:hAnsi="Raleway" w:cs="Arial"/>
          <w:sz w:val="22"/>
          <w:szCs w:val="22"/>
        </w:rPr>
      </w:pPr>
      <w:r w:rsidRPr="002937FA">
        <w:rPr>
          <w:rFonts w:ascii="Raleway" w:hAnsi="Raleway" w:cs="Arial"/>
          <w:sz w:val="22"/>
          <w:szCs w:val="22"/>
        </w:rPr>
        <w:t xml:space="preserve">Customer service </w:t>
      </w:r>
      <w:proofErr w:type="gramStart"/>
      <w:r w:rsidRPr="002937FA">
        <w:rPr>
          <w:rFonts w:ascii="Raleway" w:hAnsi="Raleway" w:cs="Arial"/>
          <w:sz w:val="22"/>
          <w:szCs w:val="22"/>
        </w:rPr>
        <w:t>has to</w:t>
      </w:r>
      <w:proofErr w:type="gramEnd"/>
      <w:r w:rsidRPr="002937FA">
        <w:rPr>
          <w:rFonts w:ascii="Raleway" w:hAnsi="Raleway" w:cs="Arial"/>
          <w:sz w:val="22"/>
          <w:szCs w:val="22"/>
        </w:rPr>
        <w:t xml:space="preserve"> be a total company effort. It just can’t be the front line who deals with the outside customers</w:t>
      </w:r>
      <w:r>
        <w:rPr>
          <w:rFonts w:ascii="Raleway" w:hAnsi="Raleway" w:cs="Arial"/>
          <w:sz w:val="22"/>
          <w:szCs w:val="22"/>
        </w:rPr>
        <w:t xml:space="preserve"> (or patients, or students, or audiences) - </w:t>
      </w:r>
      <w:r w:rsidRPr="002937FA">
        <w:rPr>
          <w:rFonts w:ascii="Raleway" w:hAnsi="Raleway" w:cs="Arial"/>
          <w:sz w:val="22"/>
          <w:szCs w:val="22"/>
        </w:rPr>
        <w:t xml:space="preserve">the ones that use our products and services. The front line needs the support of everyone within the </w:t>
      </w:r>
      <w:proofErr w:type="spellStart"/>
      <w:r w:rsidRPr="002937FA">
        <w:rPr>
          <w:rFonts w:ascii="Raleway" w:hAnsi="Raleway" w:cs="Arial"/>
          <w:sz w:val="22"/>
          <w:szCs w:val="22"/>
        </w:rPr>
        <w:t>organisation</w:t>
      </w:r>
      <w:proofErr w:type="spellEnd"/>
      <w:r w:rsidRPr="002937FA">
        <w:rPr>
          <w:rFonts w:ascii="Raleway" w:hAnsi="Raleway" w:cs="Arial"/>
          <w:sz w:val="22"/>
          <w:szCs w:val="22"/>
        </w:rPr>
        <w:t xml:space="preserve">. This is the root of internal service. It is the understanding that everybody supports everybody else in the </w:t>
      </w:r>
      <w:proofErr w:type="spellStart"/>
      <w:r w:rsidRPr="002937FA">
        <w:rPr>
          <w:rFonts w:ascii="Raleway" w:hAnsi="Raleway" w:cs="Arial"/>
          <w:sz w:val="22"/>
          <w:szCs w:val="22"/>
        </w:rPr>
        <w:t>organisation</w:t>
      </w:r>
      <w:proofErr w:type="spellEnd"/>
      <w:r w:rsidRPr="002937FA">
        <w:rPr>
          <w:rFonts w:ascii="Raleway" w:hAnsi="Raleway" w:cs="Arial"/>
          <w:sz w:val="22"/>
          <w:szCs w:val="22"/>
        </w:rPr>
        <w:t>.</w:t>
      </w:r>
    </w:p>
    <w:p w14:paraId="3D7AA077" w14:textId="77777777" w:rsidR="002937FA" w:rsidRDefault="002937FA" w:rsidP="002937FA">
      <w:pPr>
        <w:rPr>
          <w:rFonts w:ascii="Raleway" w:hAnsi="Raleway" w:cs="Arial"/>
          <w:sz w:val="22"/>
          <w:szCs w:val="22"/>
        </w:rPr>
      </w:pPr>
    </w:p>
    <w:p w14:paraId="246ABBAA" w14:textId="77777777" w:rsidR="002937FA" w:rsidRPr="002937FA" w:rsidRDefault="002937FA" w:rsidP="002937FA">
      <w:pPr>
        <w:rPr>
          <w:rFonts w:ascii="Raleway" w:hAnsi="Raleway" w:cs="Arial"/>
          <w:sz w:val="22"/>
          <w:szCs w:val="22"/>
        </w:rPr>
      </w:pPr>
      <w:r>
        <w:rPr>
          <w:rFonts w:ascii="Raleway" w:hAnsi="Raleway" w:cs="Arial"/>
          <w:sz w:val="22"/>
          <w:szCs w:val="22"/>
        </w:rPr>
        <w:t xml:space="preserve">Rather than thinking about </w:t>
      </w:r>
      <w:r w:rsidRPr="002937FA">
        <w:rPr>
          <w:rFonts w:ascii="Raleway" w:hAnsi="Raleway" w:cs="Arial"/>
          <w:i/>
          <w:sz w:val="22"/>
          <w:szCs w:val="22"/>
        </w:rPr>
        <w:t>what I need</w:t>
      </w:r>
      <w:r>
        <w:rPr>
          <w:rFonts w:ascii="Raleway" w:hAnsi="Raleway" w:cs="Arial"/>
          <w:sz w:val="22"/>
          <w:szCs w:val="22"/>
        </w:rPr>
        <w:t xml:space="preserve">, the concept of Internal Customer requires that people think about </w:t>
      </w:r>
      <w:r w:rsidRPr="002937FA">
        <w:rPr>
          <w:rFonts w:ascii="Raleway" w:hAnsi="Raleway" w:cs="Arial"/>
          <w:i/>
          <w:sz w:val="22"/>
          <w:szCs w:val="22"/>
        </w:rPr>
        <w:t>what others need of me</w:t>
      </w:r>
      <w:r>
        <w:rPr>
          <w:rFonts w:ascii="Raleway" w:hAnsi="Raleway" w:cs="Arial"/>
          <w:sz w:val="22"/>
          <w:szCs w:val="22"/>
        </w:rPr>
        <w:t xml:space="preserve">. </w:t>
      </w:r>
    </w:p>
    <w:p w14:paraId="2DAE38B5" w14:textId="77777777" w:rsidR="005940DF" w:rsidRDefault="005940DF" w:rsidP="005940DF">
      <w:pPr>
        <w:rPr>
          <w:rFonts w:ascii="Raleway" w:hAnsi="Raleway" w:cs="Arial"/>
          <w:color w:val="003A49"/>
          <w:sz w:val="18"/>
          <w:szCs w:val="18"/>
        </w:rPr>
      </w:pPr>
    </w:p>
    <w:p w14:paraId="0FC24A54" w14:textId="77777777" w:rsidR="005940DF" w:rsidRDefault="005940DF" w:rsidP="005940DF">
      <w:pPr>
        <w:rPr>
          <w:rFonts w:ascii="Raleway" w:hAnsi="Raleway" w:cs="Arial"/>
          <w:color w:val="003A49"/>
          <w:sz w:val="18"/>
          <w:szCs w:val="18"/>
        </w:rPr>
      </w:pPr>
    </w:p>
    <w:p w14:paraId="2BAA3270" w14:textId="77777777" w:rsidR="005940DF" w:rsidRDefault="005940DF" w:rsidP="005940DF">
      <w:pPr>
        <w:rPr>
          <w:rFonts w:ascii="Raleway" w:hAnsi="Raleway" w:cs="Arial"/>
          <w:color w:val="003A49"/>
          <w:sz w:val="18"/>
          <w:szCs w:val="18"/>
        </w:rPr>
      </w:pPr>
    </w:p>
    <w:p w14:paraId="3B5DB5D3" w14:textId="77777777" w:rsidR="005940DF" w:rsidRDefault="005940DF" w:rsidP="005940DF">
      <w:pPr>
        <w:rPr>
          <w:rFonts w:ascii="Raleway" w:hAnsi="Raleway" w:cs="Arial"/>
          <w:color w:val="003A49"/>
          <w:sz w:val="18"/>
          <w:szCs w:val="18"/>
        </w:rPr>
      </w:pPr>
    </w:p>
    <w:p w14:paraId="15152FE7" w14:textId="77777777" w:rsidR="005940DF" w:rsidRDefault="005940DF" w:rsidP="005940DF">
      <w:pPr>
        <w:rPr>
          <w:rFonts w:ascii="Raleway" w:hAnsi="Raleway" w:cs="Arial"/>
          <w:color w:val="003A49"/>
          <w:sz w:val="18"/>
          <w:szCs w:val="18"/>
        </w:rPr>
      </w:pPr>
    </w:p>
    <w:p w14:paraId="68DB78FF" w14:textId="77777777" w:rsidR="005940DF" w:rsidRDefault="005940DF" w:rsidP="005940DF">
      <w:pPr>
        <w:rPr>
          <w:rFonts w:ascii="Raleway" w:hAnsi="Raleway" w:cs="Arial"/>
          <w:color w:val="003A49"/>
          <w:sz w:val="18"/>
          <w:szCs w:val="18"/>
        </w:rPr>
      </w:pPr>
    </w:p>
    <w:p w14:paraId="46BDC4CC" w14:textId="77777777" w:rsidR="005940DF" w:rsidRDefault="005940DF" w:rsidP="005940DF">
      <w:pPr>
        <w:rPr>
          <w:rFonts w:ascii="Raleway" w:hAnsi="Raleway" w:cs="Arial"/>
          <w:color w:val="003A49"/>
          <w:sz w:val="18"/>
          <w:szCs w:val="18"/>
        </w:rPr>
      </w:pPr>
    </w:p>
    <w:p w14:paraId="7933B11B" w14:textId="77777777" w:rsidR="00A80705" w:rsidRDefault="002937FA" w:rsidP="00A80705">
      <w:pPr>
        <w:rPr>
          <w:rFonts w:ascii="Georgia" w:hAnsi="Georgia" w:cs="Arial"/>
          <w:b/>
          <w:color w:val="003A49"/>
          <w:sz w:val="36"/>
          <w:szCs w:val="36"/>
        </w:rPr>
      </w:pPr>
      <w:r>
        <w:rPr>
          <w:rFonts w:ascii="Raleway" w:hAnsi="Raleway" w:cs="Arial"/>
          <w:color w:val="003A49"/>
          <w:sz w:val="18"/>
          <w:szCs w:val="18"/>
        </w:rPr>
        <w:br w:type="page"/>
      </w:r>
      <w:r w:rsidR="00A80705">
        <w:rPr>
          <w:rFonts w:ascii="Georgia" w:hAnsi="Georgia" w:cs="Arial"/>
          <w:b/>
          <w:color w:val="003A49"/>
          <w:sz w:val="36"/>
          <w:szCs w:val="36"/>
        </w:rPr>
        <w:t>Excellence in Internal Customer Service</w:t>
      </w:r>
    </w:p>
    <w:p w14:paraId="4F1E4155" w14:textId="77777777" w:rsidR="00A80705" w:rsidRDefault="00A80705" w:rsidP="00A80705">
      <w:pPr>
        <w:rPr>
          <w:rFonts w:ascii="Georgia" w:hAnsi="Georgia" w:cs="Arial"/>
          <w:b/>
          <w:color w:val="003A49"/>
          <w:sz w:val="36"/>
          <w:szCs w:val="36"/>
        </w:rPr>
      </w:pPr>
      <w:r w:rsidRPr="00550B9F">
        <w:rPr>
          <w:rFonts w:ascii="Georgia" w:hAnsi="Georgia" w:cs="Arial"/>
          <w:b/>
          <w:noProof/>
          <w:color w:val="003A49"/>
          <w:sz w:val="36"/>
          <w:szCs w:val="36"/>
          <w:lang w:val="en-NZ" w:eastAsia="en-NZ"/>
        </w:rPr>
        <mc:AlternateContent>
          <mc:Choice Requires="wpg">
            <w:drawing>
              <wp:anchor distT="0" distB="0" distL="114300" distR="114300" simplePos="0" relativeHeight="251668480" behindDoc="0" locked="0" layoutInCell="1" allowOverlap="1" wp14:anchorId="32E7E5BB" wp14:editId="0564F414">
                <wp:simplePos x="0" y="0"/>
                <wp:positionH relativeFrom="column">
                  <wp:posOffset>-280169</wp:posOffset>
                </wp:positionH>
                <wp:positionV relativeFrom="paragraph">
                  <wp:posOffset>236658</wp:posOffset>
                </wp:positionV>
                <wp:extent cx="7003415" cy="3201670"/>
                <wp:effectExtent l="0" t="0" r="0" b="17780"/>
                <wp:wrapNone/>
                <wp:docPr id="5" name="Group 1"/>
                <wp:cNvGraphicFramePr/>
                <a:graphic xmlns:a="http://schemas.openxmlformats.org/drawingml/2006/main">
                  <a:graphicData uri="http://schemas.microsoft.com/office/word/2010/wordprocessingGroup">
                    <wpg:wgp>
                      <wpg:cNvGrpSpPr/>
                      <wpg:grpSpPr>
                        <a:xfrm>
                          <a:off x="0" y="0"/>
                          <a:ext cx="7003415" cy="3201670"/>
                          <a:chOff x="0" y="0"/>
                          <a:chExt cx="9760788" cy="4644425"/>
                        </a:xfrm>
                      </wpg:grpSpPr>
                      <wps:wsp>
                        <wps:cNvPr id="7" name="Arc 7"/>
                        <wps:cNvSpPr/>
                        <wps:spPr>
                          <a:xfrm rot="11202469">
                            <a:off x="1855821" y="2389388"/>
                            <a:ext cx="2086606" cy="1766329"/>
                          </a:xfrm>
                          <a:prstGeom prst="arc">
                            <a:avLst/>
                          </a:prstGeom>
                          <a:ln w="76200">
                            <a:solidFill>
                              <a:srgbClr val="002F39"/>
                            </a:solidFill>
                            <a:headEnd type="none" w="med" len="med"/>
                            <a:tailEnd type="triangle" w="med" len="med"/>
                          </a:ln>
                        </wps:spPr>
                        <wps:style>
                          <a:lnRef idx="2">
                            <a:schemeClr val="accent1"/>
                          </a:lnRef>
                          <a:fillRef idx="0">
                            <a:schemeClr val="accent1"/>
                          </a:fillRef>
                          <a:effectRef idx="1">
                            <a:schemeClr val="accent1"/>
                          </a:effectRef>
                          <a:fontRef idx="minor">
                            <a:schemeClr val="tx1"/>
                          </a:fontRef>
                        </wps:style>
                        <wps:bodyPr rtlCol="0" anchor="ctr"/>
                      </wps:wsp>
                      <wps:wsp>
                        <wps:cNvPr id="10" name="Arc 10"/>
                        <wps:cNvSpPr/>
                        <wps:spPr>
                          <a:xfrm rot="5556879">
                            <a:off x="5993585" y="2168624"/>
                            <a:ext cx="2127344" cy="1803213"/>
                          </a:xfrm>
                          <a:prstGeom prst="arc">
                            <a:avLst/>
                          </a:prstGeom>
                          <a:ln w="76200">
                            <a:solidFill>
                              <a:srgbClr val="002F39"/>
                            </a:solidFill>
                            <a:headEnd type="none" w="med" len="med"/>
                            <a:tailEnd type="triangle" w="med" len="med"/>
                          </a:ln>
                        </wps:spPr>
                        <wps:style>
                          <a:lnRef idx="2">
                            <a:schemeClr val="accent1"/>
                          </a:lnRef>
                          <a:fillRef idx="0">
                            <a:schemeClr val="accent1"/>
                          </a:fillRef>
                          <a:effectRef idx="1">
                            <a:schemeClr val="accent1"/>
                          </a:effectRef>
                          <a:fontRef idx="minor">
                            <a:schemeClr val="tx1"/>
                          </a:fontRef>
                        </wps:style>
                        <wps:bodyPr rtlCol="0" anchor="ctr"/>
                      </wps:wsp>
                      <pic:pic xmlns:pic="http://schemas.openxmlformats.org/drawingml/2006/picture">
                        <pic:nvPicPr>
                          <pic:cNvPr id="11" name="Picture 11"/>
                          <pic:cNvPicPr>
                            <a:picLocks noChangeAspect="1"/>
                          </pic:cNvPicPr>
                        </pic:nvPicPr>
                        <pic:blipFill>
                          <a:blip r:embed="rId13"/>
                          <a:stretch>
                            <a:fillRect/>
                          </a:stretch>
                        </pic:blipFill>
                        <pic:spPr>
                          <a:xfrm>
                            <a:off x="0" y="8744"/>
                            <a:ext cx="3929094" cy="3929094"/>
                          </a:xfrm>
                          <a:prstGeom prst="rect">
                            <a:avLst/>
                          </a:prstGeom>
                        </pic:spPr>
                      </pic:pic>
                      <wps:wsp>
                        <wps:cNvPr id="12" name="TextBox 4"/>
                        <wps:cNvSpPr txBox="1"/>
                        <wps:spPr>
                          <a:xfrm>
                            <a:off x="772312" y="1442562"/>
                            <a:ext cx="2325370" cy="807085"/>
                          </a:xfrm>
                          <a:prstGeom prst="rect">
                            <a:avLst/>
                          </a:prstGeom>
                          <a:noFill/>
                        </wps:spPr>
                        <wps:txbx>
                          <w:txbxContent>
                            <w:p w14:paraId="540B6A45" w14:textId="77777777" w:rsidR="00A80705" w:rsidRPr="00550B9F" w:rsidRDefault="00A80705" w:rsidP="00A80705">
                              <w:pPr>
                                <w:pStyle w:val="NormalWeb"/>
                                <w:spacing w:before="0" w:beforeAutospacing="0" w:after="0" w:afterAutospacing="0"/>
                                <w:textAlignment w:val="baseline"/>
                                <w:rPr>
                                  <w:sz w:val="32"/>
                                  <w:szCs w:val="32"/>
                                </w:rPr>
                              </w:pPr>
                              <w:r w:rsidRPr="00550B9F">
                                <w:rPr>
                                  <w:rFonts w:ascii="Raleway" w:eastAsia="MS PGothic" w:hAnsi="Raleway" w:cstheme="minorBidi"/>
                                  <w:b/>
                                  <w:bCs/>
                                  <w:color w:val="FFFFFF" w:themeColor="background1"/>
                                  <w:kern w:val="24"/>
                                  <w:sz w:val="32"/>
                                  <w:szCs w:val="32"/>
                                </w:rPr>
                                <w:t>WHO ARE MY CUSTOMERS?</w:t>
                              </w:r>
                            </w:p>
                          </w:txbxContent>
                        </wps:txbx>
                        <wps:bodyPr wrap="square" rtlCol="0">
                          <a:noAutofit/>
                        </wps:bodyPr>
                      </wps:wsp>
                      <pic:pic xmlns:pic="http://schemas.openxmlformats.org/drawingml/2006/picture">
                        <pic:nvPicPr>
                          <pic:cNvPr id="13" name="Picture 13"/>
                          <pic:cNvPicPr>
                            <a:picLocks noChangeAspect="1"/>
                          </pic:cNvPicPr>
                        </pic:nvPicPr>
                        <pic:blipFill>
                          <a:blip r:embed="rId13"/>
                          <a:stretch>
                            <a:fillRect/>
                          </a:stretch>
                        </pic:blipFill>
                        <pic:spPr>
                          <a:xfrm>
                            <a:off x="2905570" y="47933"/>
                            <a:ext cx="3929094" cy="3929094"/>
                          </a:xfrm>
                          <a:prstGeom prst="rect">
                            <a:avLst/>
                          </a:prstGeom>
                        </pic:spPr>
                      </pic:pic>
                      <pic:pic xmlns:pic="http://schemas.openxmlformats.org/drawingml/2006/picture">
                        <pic:nvPicPr>
                          <pic:cNvPr id="14" name="Picture 14"/>
                          <pic:cNvPicPr>
                            <a:picLocks noChangeAspect="1"/>
                          </pic:cNvPicPr>
                        </pic:nvPicPr>
                        <pic:blipFill>
                          <a:blip r:embed="rId13"/>
                          <a:stretch>
                            <a:fillRect/>
                          </a:stretch>
                        </pic:blipFill>
                        <pic:spPr>
                          <a:xfrm>
                            <a:off x="5831694" y="0"/>
                            <a:ext cx="3929094" cy="3929094"/>
                          </a:xfrm>
                          <a:prstGeom prst="rect">
                            <a:avLst/>
                          </a:prstGeom>
                        </pic:spPr>
                      </pic:pic>
                      <wps:wsp>
                        <wps:cNvPr id="15" name="TextBox 9"/>
                        <wps:cNvSpPr txBox="1"/>
                        <wps:spPr>
                          <a:xfrm>
                            <a:off x="3685876" y="1348092"/>
                            <a:ext cx="2324735" cy="1165225"/>
                          </a:xfrm>
                          <a:prstGeom prst="rect">
                            <a:avLst/>
                          </a:prstGeom>
                          <a:noFill/>
                        </wps:spPr>
                        <wps:txbx>
                          <w:txbxContent>
                            <w:p w14:paraId="63EE8036" w14:textId="77777777" w:rsidR="00A80705" w:rsidRDefault="00A80705" w:rsidP="00A80705">
                              <w:pPr>
                                <w:pStyle w:val="NormalWeb"/>
                                <w:spacing w:before="0" w:beforeAutospacing="0" w:after="0" w:afterAutospacing="0"/>
                                <w:jc w:val="center"/>
                                <w:textAlignment w:val="baseline"/>
                              </w:pPr>
                              <w:r w:rsidRPr="00550B9F">
                                <w:rPr>
                                  <w:rFonts w:ascii="Raleway" w:eastAsia="MS PGothic" w:hAnsi="Raleway" w:cstheme="minorBidi"/>
                                  <w:b/>
                                  <w:bCs/>
                                  <w:color w:val="FFFFFF" w:themeColor="background1"/>
                                  <w:kern w:val="24"/>
                                  <w:sz w:val="32"/>
                                  <w:szCs w:val="32"/>
                                </w:rPr>
                                <w:t>WHAT DO THEY NEED FROM ME?</w:t>
                              </w:r>
                            </w:p>
                          </w:txbxContent>
                        </wps:txbx>
                        <wps:bodyPr wrap="square" rtlCol="0">
                          <a:noAutofit/>
                        </wps:bodyPr>
                      </wps:wsp>
                      <wps:wsp>
                        <wps:cNvPr id="16" name="TextBox 10"/>
                        <wps:cNvSpPr txBox="1"/>
                        <wps:spPr>
                          <a:xfrm>
                            <a:off x="6642577" y="1439272"/>
                            <a:ext cx="2324735" cy="807085"/>
                          </a:xfrm>
                          <a:prstGeom prst="rect">
                            <a:avLst/>
                          </a:prstGeom>
                          <a:noFill/>
                        </wps:spPr>
                        <wps:txbx>
                          <w:txbxContent>
                            <w:p w14:paraId="196D59BB" w14:textId="77777777" w:rsidR="00A80705" w:rsidRPr="00550B9F" w:rsidRDefault="00A80705" w:rsidP="00A80705">
                              <w:pPr>
                                <w:pStyle w:val="NormalWeb"/>
                                <w:spacing w:before="0" w:beforeAutospacing="0" w:after="0" w:afterAutospacing="0"/>
                                <w:jc w:val="center"/>
                                <w:textAlignment w:val="baseline"/>
                                <w:rPr>
                                  <w:sz w:val="32"/>
                                  <w:szCs w:val="32"/>
                                </w:rPr>
                              </w:pPr>
                              <w:r w:rsidRPr="00550B9F">
                                <w:rPr>
                                  <w:rFonts w:ascii="Raleway" w:eastAsia="MS PGothic" w:hAnsi="Raleway" w:cstheme="minorBidi"/>
                                  <w:b/>
                                  <w:bCs/>
                                  <w:color w:val="FFFFFF" w:themeColor="background1"/>
                                  <w:kern w:val="24"/>
                                  <w:sz w:val="32"/>
                                  <w:szCs w:val="32"/>
                                </w:rPr>
                                <w:t>HOW DO I MEASURE UP?</w:t>
                              </w:r>
                            </w:p>
                          </w:txbxContent>
                        </wps:txbx>
                        <wps:bodyPr wrap="square" rtlCol="0">
                          <a:noAutofit/>
                        </wps:bodyPr>
                      </wps:wsp>
                      <wps:wsp>
                        <wps:cNvPr id="21" name="Rectangle: Rounded Corners 21"/>
                        <wps:cNvSpPr/>
                        <wps:spPr>
                          <a:xfrm>
                            <a:off x="2693176" y="3625523"/>
                            <a:ext cx="4310742" cy="1018902"/>
                          </a:xfrm>
                          <a:prstGeom prst="roundRect">
                            <a:avLst/>
                          </a:prstGeom>
                          <a:solidFill>
                            <a:srgbClr val="7030A0"/>
                          </a:solidFill>
                        </wps:spPr>
                        <wps:style>
                          <a:lnRef idx="1">
                            <a:schemeClr val="accent1"/>
                          </a:lnRef>
                          <a:fillRef idx="3">
                            <a:schemeClr val="accent1"/>
                          </a:fillRef>
                          <a:effectRef idx="2">
                            <a:schemeClr val="accent1"/>
                          </a:effectRef>
                          <a:fontRef idx="minor">
                            <a:schemeClr val="lt1"/>
                          </a:fontRef>
                        </wps:style>
                        <wps:txbx>
                          <w:txbxContent>
                            <w:p w14:paraId="1BDF6FFA" w14:textId="77777777" w:rsidR="00A80705" w:rsidRPr="00550B9F" w:rsidRDefault="00A80705" w:rsidP="00A80705">
                              <w:pPr>
                                <w:pStyle w:val="NormalWeb"/>
                                <w:spacing w:before="0" w:beforeAutospacing="0" w:after="0" w:afterAutospacing="0"/>
                                <w:jc w:val="center"/>
                                <w:textAlignment w:val="baseline"/>
                                <w:rPr>
                                  <w:sz w:val="32"/>
                                  <w:szCs w:val="32"/>
                                </w:rPr>
                              </w:pPr>
                              <w:r w:rsidRPr="00550B9F">
                                <w:rPr>
                                  <w:rFonts w:ascii="Raleway" w:hAnsi="Raleway" w:cstheme="minorBidi"/>
                                  <w:b/>
                                  <w:bCs/>
                                  <w:color w:val="FFFFFF" w:themeColor="light1"/>
                                  <w:kern w:val="24"/>
                                  <w:sz w:val="32"/>
                                  <w:szCs w:val="32"/>
                                </w:rPr>
                                <w:t>REGULAR REVIEW</w:t>
                              </w:r>
                            </w:p>
                          </w:txbxContent>
                        </wps:txbx>
                        <wps:bodyPr rtlCol="0" anchor="ctr"/>
                      </wps:wsp>
                    </wpg:wgp>
                  </a:graphicData>
                </a:graphic>
                <wp14:sizeRelH relativeFrom="margin">
                  <wp14:pctWidth>0</wp14:pctWidth>
                </wp14:sizeRelH>
                <wp14:sizeRelV relativeFrom="margin">
                  <wp14:pctHeight>0</wp14:pctHeight>
                </wp14:sizeRelV>
              </wp:anchor>
            </w:drawing>
          </mc:Choice>
          <mc:Fallback>
            <w:pict>
              <v:group w14:anchorId="32E7E5BB" id="Group 1" o:spid="_x0000_s1028" style="position:absolute;margin-left:-22.05pt;margin-top:18.65pt;width:551.45pt;height:252.1pt;z-index:251668480;mso-width-relative:margin;mso-height-relative:margin" coordsize="97607,464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">
                <v:shape id="Arc 7" o:spid="_x0000_s1029" style="position:absolute;left:18558;top:23893;width:20866;height:17664;rotation:-11356877fd;visibility:visible;mso-wrap-style:square;v-text-anchor:middle" coordsize="2086606,1766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" path="m1043303,nsc1619503,,2086606,395406,2086606,883165r-1043303,l1043303,xem1043303,nfc1619503,,2086606,395406,2086606,883165e" filled="f" strokecolor="#002f39" strokeweight="6pt">
                  <v:stroke endarrow="block" joinstyle="miter"/>
                  <v:path arrowok="t" o:connecttype="custom" o:connectlocs="1043303,0;2086606,883165" o:connectangles="0,0"/>
                </v:shape>
                <v:shape id="Arc 10" o:spid="_x0000_s1030" style="position:absolute;left:59935;top:21686;width:21274;height:18032;rotation:6069594fd;visibility:visible;mso-wrap-style:square;v-text-anchor:middle" coordsize="2127344,1803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" path="m1063672,nsc1651122,,2127344,403663,2127344,901607r-1063672,l1063672,xem1063672,nfc1651122,,2127344,403663,2127344,901607e" filled="f" strokecolor="#002f39" strokeweight="6pt">
                  <v:stroke endarrow="block" joinstyle="miter"/>
                  <v:path arrowok="t" o:connecttype="custom" o:connectlocs="1063672,0;2127344,901607" o:connectangles="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31" type="#_x0000_t75" style="position:absolute;top:87;width:39290;height:392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">
                  <v:imagedata r:id="rId14" o:title=""/>
                </v:shape>
                <v:shape id="_x0000_s1032" type="#_x0000_t202" style="position:absolute;left:7723;top:14425;width:23253;height:80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540B6A45" w14:textId="77777777" w:rsidR="00A80705" w:rsidRPr="00550B9F" w:rsidRDefault="00A80705" w:rsidP="00A80705">
                        <w:pPr>
                          <w:pStyle w:val="NormalWeb"/>
                          <w:spacing w:before="0" w:beforeAutospacing="0" w:after="0" w:afterAutospacing="0"/>
                          <w:textAlignment w:val="baseline"/>
                          <w:rPr>
                            <w:sz w:val="32"/>
                            <w:szCs w:val="32"/>
                          </w:rPr>
                        </w:pPr>
                        <w:r w:rsidRPr="00550B9F">
                          <w:rPr>
                            <w:rFonts w:ascii="Raleway" w:eastAsia="MS PGothic" w:hAnsi="Raleway" w:cstheme="minorBidi"/>
                            <w:b/>
                            <w:bCs/>
                            <w:color w:val="FFFFFF" w:themeColor="background1"/>
                            <w:kern w:val="24"/>
                            <w:sz w:val="32"/>
                            <w:szCs w:val="32"/>
                          </w:rPr>
                          <w:t>WHO ARE MY CUSTOMERS?</w:t>
                        </w:r>
                      </w:p>
                    </w:txbxContent>
                  </v:textbox>
                </v:shape>
                <v:shape id="Picture 13" o:spid="_x0000_s1033" type="#_x0000_t75" style="position:absolute;left:29055;top:479;width:39291;height:392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">
                  <v:imagedata r:id="rId14" o:title=""/>
                </v:shape>
                <v:shape id="Picture 14" o:spid="_x0000_s1034" type="#_x0000_t75" style="position:absolute;left:58316;width:39291;height:392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">
                  <v:imagedata r:id="rId14" o:title=""/>
                </v:shape>
                <v:shape id="_x0000_s1035" type="#_x0000_t202" style="position:absolute;left:36858;top:13480;width:23248;height:1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" filled="f" stroked="f">
                  <v:textbox>
                    <w:txbxContent>
                      <w:p w14:paraId="63EE8036" w14:textId="77777777" w:rsidR="00A80705" w:rsidRDefault="00A80705" w:rsidP="00A80705">
                        <w:pPr>
                          <w:pStyle w:val="NormalWeb"/>
                          <w:spacing w:before="0" w:beforeAutospacing="0" w:after="0" w:afterAutospacing="0"/>
                          <w:jc w:val="center"/>
                          <w:textAlignment w:val="baseline"/>
                        </w:pPr>
                        <w:r w:rsidRPr="00550B9F">
                          <w:rPr>
                            <w:rFonts w:ascii="Raleway" w:eastAsia="MS PGothic" w:hAnsi="Raleway" w:cstheme="minorBidi"/>
                            <w:b/>
                            <w:bCs/>
                            <w:color w:val="FFFFFF" w:themeColor="background1"/>
                            <w:kern w:val="24"/>
                            <w:sz w:val="32"/>
                            <w:szCs w:val="32"/>
                          </w:rPr>
                          <w:t>WHAT DO THEY NEED FROM ME?</w:t>
                        </w:r>
                      </w:p>
                    </w:txbxContent>
                  </v:textbox>
                </v:shape>
                <v:shape id="TextBox 10" o:spid="_x0000_s1036" type="#_x0000_t202" style="position:absolute;left:66425;top:14392;width:23248;height:80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196D59BB" w14:textId="77777777" w:rsidR="00A80705" w:rsidRPr="00550B9F" w:rsidRDefault="00A80705" w:rsidP="00A80705">
                        <w:pPr>
                          <w:pStyle w:val="NormalWeb"/>
                          <w:spacing w:before="0" w:beforeAutospacing="0" w:after="0" w:afterAutospacing="0"/>
                          <w:jc w:val="center"/>
                          <w:textAlignment w:val="baseline"/>
                          <w:rPr>
                            <w:sz w:val="32"/>
                            <w:szCs w:val="32"/>
                          </w:rPr>
                        </w:pPr>
                        <w:r w:rsidRPr="00550B9F">
                          <w:rPr>
                            <w:rFonts w:ascii="Raleway" w:eastAsia="MS PGothic" w:hAnsi="Raleway" w:cstheme="minorBidi"/>
                            <w:b/>
                            <w:bCs/>
                            <w:color w:val="FFFFFF" w:themeColor="background1"/>
                            <w:kern w:val="24"/>
                            <w:sz w:val="32"/>
                            <w:szCs w:val="32"/>
                          </w:rPr>
                          <w:t>HOW DO I MEASURE UP?</w:t>
                        </w:r>
                      </w:p>
                    </w:txbxContent>
                  </v:textbox>
                </v:shape>
                <v:roundrect id="Rectangle: Rounded Corners 21" o:spid="_x0000_s1037" style="position:absolute;left:26931;top:36255;width:43108;height:1018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" fillcolor="#7030a0" strokecolor="#5b9bd5 [3204]" strokeweight=".5pt">
                  <v:stroke joinstyle="miter"/>
                  <v:textbox>
                    <w:txbxContent>
                      <w:p w14:paraId="1BDF6FFA" w14:textId="77777777" w:rsidR="00A80705" w:rsidRPr="00550B9F" w:rsidRDefault="00A80705" w:rsidP="00A80705">
                        <w:pPr>
                          <w:pStyle w:val="NormalWeb"/>
                          <w:spacing w:before="0" w:beforeAutospacing="0" w:after="0" w:afterAutospacing="0"/>
                          <w:jc w:val="center"/>
                          <w:textAlignment w:val="baseline"/>
                          <w:rPr>
                            <w:sz w:val="32"/>
                            <w:szCs w:val="32"/>
                          </w:rPr>
                        </w:pPr>
                        <w:r w:rsidRPr="00550B9F">
                          <w:rPr>
                            <w:rFonts w:ascii="Raleway" w:hAnsi="Raleway" w:cstheme="minorBidi"/>
                            <w:b/>
                            <w:bCs/>
                            <w:color w:val="FFFFFF" w:themeColor="light1"/>
                            <w:kern w:val="24"/>
                            <w:sz w:val="32"/>
                            <w:szCs w:val="32"/>
                          </w:rPr>
                          <w:t>REGULAR REVIEW</w:t>
                        </w:r>
                      </w:p>
                    </w:txbxContent>
                  </v:textbox>
                </v:roundrect>
              </v:group>
            </w:pict>
          </mc:Fallback>
        </mc:AlternateContent>
      </w:r>
    </w:p>
    <w:p w14:paraId="56BD42B4" w14:textId="77777777" w:rsidR="00A80705" w:rsidRDefault="00A80705" w:rsidP="00A80705">
      <w:pPr>
        <w:rPr>
          <w:rFonts w:ascii="Georgia" w:hAnsi="Georgia" w:cs="Arial"/>
          <w:b/>
          <w:color w:val="003A49"/>
          <w:sz w:val="36"/>
          <w:szCs w:val="36"/>
        </w:rPr>
      </w:pPr>
    </w:p>
    <w:p w14:paraId="35B4D1A7" w14:textId="77777777" w:rsidR="00A80705" w:rsidRDefault="00A80705" w:rsidP="00A80705">
      <w:pPr>
        <w:rPr>
          <w:rFonts w:ascii="Georgia" w:hAnsi="Georgia" w:cs="Arial"/>
          <w:b/>
          <w:color w:val="003A49"/>
          <w:sz w:val="36"/>
          <w:szCs w:val="36"/>
        </w:rPr>
      </w:pPr>
    </w:p>
    <w:p w14:paraId="74DBBA79" w14:textId="77777777" w:rsidR="00A80705" w:rsidRDefault="00A80705" w:rsidP="00A80705">
      <w:pPr>
        <w:rPr>
          <w:rFonts w:ascii="Georgia" w:hAnsi="Georgia" w:cs="Arial"/>
          <w:b/>
          <w:color w:val="003A49"/>
          <w:sz w:val="36"/>
          <w:szCs w:val="36"/>
        </w:rPr>
      </w:pPr>
    </w:p>
    <w:p w14:paraId="2C8DA6C0" w14:textId="77777777" w:rsidR="00A80705" w:rsidRDefault="00A80705" w:rsidP="00A80705">
      <w:pPr>
        <w:rPr>
          <w:rFonts w:ascii="Georgia" w:hAnsi="Georgia" w:cs="Arial"/>
          <w:b/>
          <w:color w:val="003A49"/>
          <w:sz w:val="36"/>
          <w:szCs w:val="36"/>
        </w:rPr>
      </w:pPr>
    </w:p>
    <w:p w14:paraId="5142D1B7" w14:textId="77777777" w:rsidR="00A80705" w:rsidRDefault="00A80705" w:rsidP="00A80705">
      <w:pPr>
        <w:rPr>
          <w:rFonts w:ascii="Georgia" w:hAnsi="Georgia" w:cs="Arial"/>
          <w:b/>
          <w:color w:val="003A49"/>
          <w:sz w:val="36"/>
          <w:szCs w:val="36"/>
        </w:rPr>
      </w:pPr>
    </w:p>
    <w:p w14:paraId="0B743BA4" w14:textId="77777777" w:rsidR="00A80705" w:rsidRDefault="00A80705" w:rsidP="00A80705">
      <w:pPr>
        <w:rPr>
          <w:rFonts w:ascii="Georgia" w:hAnsi="Georgia" w:cs="Arial"/>
          <w:b/>
          <w:color w:val="003A49"/>
          <w:sz w:val="36"/>
          <w:szCs w:val="36"/>
        </w:rPr>
      </w:pPr>
    </w:p>
    <w:p w14:paraId="0520B41C" w14:textId="77777777" w:rsidR="00A80705" w:rsidRDefault="00A80705" w:rsidP="00A80705">
      <w:pPr>
        <w:rPr>
          <w:rFonts w:ascii="Georgia" w:hAnsi="Georgia" w:cs="Arial"/>
          <w:b/>
          <w:color w:val="003A49"/>
          <w:sz w:val="36"/>
          <w:szCs w:val="36"/>
        </w:rPr>
      </w:pPr>
    </w:p>
    <w:p w14:paraId="52AA4C1F" w14:textId="77777777" w:rsidR="00A80705" w:rsidRDefault="00A80705" w:rsidP="00A80705">
      <w:pPr>
        <w:rPr>
          <w:rFonts w:ascii="Georgia" w:hAnsi="Georgia" w:cs="Arial"/>
          <w:b/>
          <w:color w:val="003A49"/>
          <w:sz w:val="36"/>
          <w:szCs w:val="36"/>
        </w:rPr>
      </w:pPr>
    </w:p>
    <w:p w14:paraId="6A3712B5" w14:textId="77777777" w:rsidR="00A80705" w:rsidRDefault="00A80705" w:rsidP="00A80705">
      <w:pPr>
        <w:rPr>
          <w:rFonts w:ascii="Georgia" w:hAnsi="Georgia" w:cs="Arial"/>
          <w:b/>
          <w:color w:val="003A49"/>
          <w:sz w:val="36"/>
          <w:szCs w:val="36"/>
        </w:rPr>
      </w:pPr>
    </w:p>
    <w:p w14:paraId="5DD5949A" w14:textId="77777777" w:rsidR="00A80705" w:rsidRDefault="00A80705" w:rsidP="00A80705">
      <w:pPr>
        <w:rPr>
          <w:rFonts w:ascii="Georgia" w:hAnsi="Georgia" w:cs="Arial"/>
          <w:b/>
          <w:color w:val="003A49"/>
          <w:sz w:val="36"/>
          <w:szCs w:val="36"/>
        </w:rPr>
      </w:pPr>
    </w:p>
    <w:p w14:paraId="65B2B288" w14:textId="77777777" w:rsidR="00A80705" w:rsidRDefault="00A80705" w:rsidP="00A80705">
      <w:pPr>
        <w:rPr>
          <w:rFonts w:ascii="Georgia" w:hAnsi="Georgia" w:cs="Arial"/>
          <w:b/>
          <w:color w:val="003A49"/>
          <w:sz w:val="36"/>
          <w:szCs w:val="36"/>
        </w:rPr>
      </w:pPr>
    </w:p>
    <w:p w14:paraId="1377FC67" w14:textId="77777777" w:rsidR="00A80705" w:rsidRDefault="00A80705" w:rsidP="00A80705">
      <w:pPr>
        <w:rPr>
          <w:rFonts w:ascii="Georgia" w:hAnsi="Georgia" w:cs="Arial"/>
          <w:b/>
          <w:color w:val="003A49"/>
          <w:sz w:val="36"/>
          <w:szCs w:val="36"/>
        </w:rPr>
      </w:pPr>
    </w:p>
    <w:p w14:paraId="7D1AAB98" w14:textId="77777777" w:rsidR="00A80705" w:rsidRDefault="00A80705" w:rsidP="00A80705">
      <w:pPr>
        <w:rPr>
          <w:rFonts w:ascii="Georgia" w:hAnsi="Georgia" w:cs="Arial"/>
          <w:b/>
          <w:color w:val="003A49"/>
          <w:sz w:val="36"/>
          <w:szCs w:val="36"/>
        </w:rPr>
      </w:pPr>
    </w:p>
    <w:p w14:paraId="0335DE8F" w14:textId="77777777" w:rsidR="00A80705" w:rsidRDefault="00A80705" w:rsidP="00A80705">
      <w:pPr>
        <w:rPr>
          <w:rFonts w:ascii="Georgia" w:hAnsi="Georgia" w:cs="Arial"/>
          <w:b/>
          <w:color w:val="003A49"/>
          <w:sz w:val="36"/>
          <w:szCs w:val="36"/>
        </w:rPr>
      </w:pPr>
    </w:p>
    <w:p w14:paraId="44A7BCA3" w14:textId="77777777" w:rsidR="00A80705" w:rsidRDefault="00A80705" w:rsidP="00A80705">
      <w:pPr>
        <w:rPr>
          <w:rFonts w:ascii="Georgia" w:hAnsi="Georgia" w:cs="Arial"/>
          <w:b/>
          <w:color w:val="003A49"/>
          <w:sz w:val="36"/>
          <w:szCs w:val="36"/>
        </w:rPr>
      </w:pPr>
    </w:p>
    <w:p w14:paraId="71FC84E4" w14:textId="77777777" w:rsidR="00A80705" w:rsidRPr="00550B9F" w:rsidRDefault="00A80705" w:rsidP="00A80705">
      <w:pPr>
        <w:rPr>
          <w:rFonts w:ascii="Georgia" w:hAnsi="Georgia" w:cs="Arial"/>
          <w:b/>
          <w:color w:val="003A49"/>
          <w:sz w:val="36"/>
          <w:szCs w:val="36"/>
        </w:rPr>
      </w:pPr>
      <w:r>
        <w:rPr>
          <w:rFonts w:ascii="Georgia" w:hAnsi="Georgia" w:cs="Arial"/>
          <w:b/>
          <w:color w:val="003A49"/>
          <w:sz w:val="36"/>
          <w:szCs w:val="36"/>
        </w:rPr>
        <w:t>Customer Mapping</w:t>
      </w:r>
    </w:p>
    <w:p w14:paraId="7F832133" w14:textId="77777777" w:rsidR="00A80705" w:rsidRDefault="00A80705">
      <w:pPr>
        <w:rPr>
          <w:rFonts w:ascii="Raleway" w:hAnsi="Raleway" w:cs="Arial"/>
          <w:color w:val="003A49"/>
          <w:sz w:val="18"/>
          <w:szCs w:val="18"/>
        </w:rPr>
      </w:pPr>
    </w:p>
    <w:p w14:paraId="649DA3D3" w14:textId="77777777" w:rsidR="002937FA" w:rsidRDefault="002937FA">
      <w:pPr>
        <w:rPr>
          <w:rFonts w:ascii="Raleway" w:hAnsi="Raleway" w:cs="Arial"/>
          <w:color w:val="003A49"/>
          <w:sz w:val="18"/>
          <w:szCs w:val="18"/>
        </w:rPr>
      </w:pPr>
    </w:p>
    <w:p w14:paraId="0EA2D110" w14:textId="77777777" w:rsidR="00A80705" w:rsidRPr="00A80705" w:rsidRDefault="00A80705" w:rsidP="00A80705">
      <w:pPr>
        <w:rPr>
          <w:rFonts w:ascii="Raleway" w:hAnsi="Raleway" w:cs="Arial"/>
          <w:sz w:val="22"/>
          <w:szCs w:val="22"/>
        </w:rPr>
      </w:pPr>
      <w:r w:rsidRPr="00A80705">
        <w:rPr>
          <w:rFonts w:ascii="Georgia" w:hAnsi="Georgia" w:cs="Arial"/>
          <w:b/>
          <w:noProof/>
          <w:color w:val="003A49"/>
          <w:sz w:val="36"/>
          <w:szCs w:val="36"/>
          <w:lang w:val="en-NZ" w:eastAsia="en-NZ"/>
        </w:rPr>
        <w:drawing>
          <wp:anchor distT="0" distB="0" distL="114300" distR="114300" simplePos="0" relativeHeight="251672576" behindDoc="0" locked="0" layoutInCell="1" allowOverlap="1" wp14:anchorId="0CF45F23" wp14:editId="15F27A37">
            <wp:simplePos x="0" y="0"/>
            <wp:positionH relativeFrom="column">
              <wp:posOffset>4487354</wp:posOffset>
            </wp:positionH>
            <wp:positionV relativeFrom="paragraph">
              <wp:posOffset>168892</wp:posOffset>
            </wp:positionV>
            <wp:extent cx="2743200" cy="2743200"/>
            <wp:effectExtent l="0" t="0" r="0" b="0"/>
            <wp:wrapNone/>
            <wp:docPr id="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4"/>
                    <a:stretch>
                      <a:fillRect/>
                    </a:stretch>
                  </pic:blipFill>
                  <pic:spPr>
                    <a:xfrm>
                      <a:off x="0" y="0"/>
                      <a:ext cx="2743200" cy="2743200"/>
                    </a:xfrm>
                    <a:prstGeom prst="rect">
                      <a:avLst/>
                    </a:prstGeom>
                  </pic:spPr>
                </pic:pic>
              </a:graphicData>
            </a:graphic>
            <wp14:sizeRelH relativeFrom="margin">
              <wp14:pctWidth>0</wp14:pctWidth>
            </wp14:sizeRelH>
            <wp14:sizeRelV relativeFrom="margin">
              <wp14:pctHeight>0</wp14:pctHeight>
            </wp14:sizeRelV>
          </wp:anchor>
        </w:drawing>
      </w:r>
      <w:r w:rsidRPr="00A80705">
        <w:rPr>
          <w:rFonts w:ascii="Raleway" w:hAnsi="Raleway" w:cs="Arial"/>
          <w:sz w:val="22"/>
          <w:szCs w:val="22"/>
        </w:rPr>
        <w:t xml:space="preserve">This process not only identifies your direct customers, but also their customers, </w:t>
      </w:r>
      <w:proofErr w:type="gramStart"/>
      <w:r w:rsidRPr="00A80705">
        <w:rPr>
          <w:rFonts w:ascii="Raleway" w:hAnsi="Raleway" w:cs="Arial"/>
          <w:sz w:val="22"/>
          <w:szCs w:val="22"/>
        </w:rPr>
        <w:t>and also</w:t>
      </w:r>
      <w:proofErr w:type="gramEnd"/>
      <w:r w:rsidRPr="00A80705">
        <w:rPr>
          <w:rFonts w:ascii="Raleway" w:hAnsi="Raleway" w:cs="Arial"/>
          <w:sz w:val="22"/>
          <w:szCs w:val="22"/>
        </w:rPr>
        <w:t xml:space="preserve"> who supplies to you. This is important because it allows you to see and understand the whole flow of requirements from beginning to end.</w:t>
      </w:r>
    </w:p>
    <w:p w14:paraId="173B0C83" w14:textId="77777777" w:rsidR="00A80705" w:rsidRPr="00A80705" w:rsidRDefault="00A80705">
      <w:pPr>
        <w:rPr>
          <w:rFonts w:ascii="Raleway" w:hAnsi="Raleway" w:cs="Arial"/>
          <w:sz w:val="22"/>
          <w:szCs w:val="22"/>
        </w:rPr>
      </w:pPr>
    </w:p>
    <w:p w14:paraId="0ADB73E7" w14:textId="19027B40" w:rsidR="00EF16E9" w:rsidRPr="00550B9F" w:rsidRDefault="00A80705" w:rsidP="00EF16E9">
      <w:pPr>
        <w:rPr>
          <w:rFonts w:ascii="Georgia" w:hAnsi="Georgia" w:cs="Arial"/>
          <w:b/>
          <w:color w:val="003A49"/>
          <w:sz w:val="36"/>
          <w:szCs w:val="36"/>
        </w:rPr>
      </w:pPr>
      <w:r w:rsidRPr="00A80705">
        <w:rPr>
          <w:rFonts w:ascii="Georgia" w:hAnsi="Georgia" w:cs="Arial"/>
          <w:b/>
          <w:noProof/>
          <w:color w:val="003A49"/>
          <w:sz w:val="36"/>
          <w:szCs w:val="36"/>
          <w:lang w:val="en-NZ"/>
        </w:rPr>
        <w:drawing>
          <wp:anchor distT="0" distB="0" distL="114300" distR="114300" simplePos="0" relativeHeight="251669504" behindDoc="0" locked="0" layoutInCell="1" allowOverlap="1" wp14:anchorId="124741D0" wp14:editId="52B47405">
            <wp:simplePos x="0" y="0"/>
            <wp:positionH relativeFrom="column">
              <wp:posOffset>2073275</wp:posOffset>
            </wp:positionH>
            <wp:positionV relativeFrom="paragraph">
              <wp:posOffset>550366</wp:posOffset>
            </wp:positionV>
            <wp:extent cx="3823970" cy="2395220"/>
            <wp:effectExtent l="0" t="0" r="5080" b="5080"/>
            <wp:wrapNone/>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5"/>
                    <a:stretch>
                      <a:fillRect/>
                    </a:stretch>
                  </pic:blipFill>
                  <pic:spPr>
                    <a:xfrm>
                      <a:off x="0" y="0"/>
                      <a:ext cx="3823970" cy="2395220"/>
                    </a:xfrm>
                    <a:prstGeom prst="rect">
                      <a:avLst/>
                    </a:prstGeom>
                  </pic:spPr>
                </pic:pic>
              </a:graphicData>
            </a:graphic>
            <wp14:sizeRelH relativeFrom="margin">
              <wp14:pctWidth>0</wp14:pctWidth>
            </wp14:sizeRelH>
            <wp14:sizeRelV relativeFrom="margin">
              <wp14:pctHeight>0</wp14:pctHeight>
            </wp14:sizeRelV>
          </wp:anchor>
        </w:drawing>
      </w:r>
      <w:r w:rsidRPr="00A80705">
        <w:rPr>
          <w:rFonts w:ascii="Georgia" w:hAnsi="Georgia" w:cs="Arial"/>
          <w:b/>
          <w:noProof/>
          <w:color w:val="003A49"/>
          <w:sz w:val="36"/>
          <w:szCs w:val="36"/>
          <w:lang w:val="en-NZ"/>
        </w:rPr>
        <mc:AlternateContent>
          <mc:Choice Requires="wps">
            <w:drawing>
              <wp:anchor distT="0" distB="0" distL="114300" distR="114300" simplePos="0" relativeHeight="251673600" behindDoc="0" locked="0" layoutInCell="1" allowOverlap="1" wp14:anchorId="6FD3CB24" wp14:editId="2B25106D">
                <wp:simplePos x="0" y="0"/>
                <wp:positionH relativeFrom="column">
                  <wp:posOffset>5060315</wp:posOffset>
                </wp:positionH>
                <wp:positionV relativeFrom="paragraph">
                  <wp:posOffset>484925</wp:posOffset>
                </wp:positionV>
                <wp:extent cx="2325189" cy="830997"/>
                <wp:effectExtent l="0" t="0" r="0" b="0"/>
                <wp:wrapNone/>
                <wp:docPr id="26" name="TextBox 4"/>
                <wp:cNvGraphicFramePr/>
                <a:graphic xmlns:a="http://schemas.openxmlformats.org/drawingml/2006/main">
                  <a:graphicData uri="http://schemas.microsoft.com/office/word/2010/wordprocessingShape">
                    <wps:wsp>
                      <wps:cNvSpPr txBox="1"/>
                      <wps:spPr>
                        <a:xfrm>
                          <a:off x="0" y="0"/>
                          <a:ext cx="2325189" cy="830997"/>
                        </a:xfrm>
                        <a:prstGeom prst="rect">
                          <a:avLst/>
                        </a:prstGeom>
                        <a:noFill/>
                      </wps:spPr>
                      <wps:txbx>
                        <w:txbxContent>
                          <w:p w14:paraId="176D1898" w14:textId="77777777" w:rsidR="00A80705" w:rsidRPr="00A80705" w:rsidRDefault="00A80705" w:rsidP="00A80705">
                            <w:pPr>
                              <w:pStyle w:val="NormalWeb"/>
                              <w:spacing w:before="0" w:beforeAutospacing="0" w:after="0" w:afterAutospacing="0"/>
                              <w:textAlignment w:val="baseline"/>
                              <w:rPr>
                                <w:sz w:val="32"/>
                                <w:szCs w:val="32"/>
                              </w:rPr>
                            </w:pPr>
                            <w:r w:rsidRPr="00A80705">
                              <w:rPr>
                                <w:rFonts w:ascii="Raleway" w:eastAsia="MS PGothic" w:hAnsi="Raleway" w:cstheme="minorBidi"/>
                                <w:b/>
                                <w:bCs/>
                                <w:color w:val="FFFFFF" w:themeColor="background1"/>
                                <w:kern w:val="24"/>
                                <w:sz w:val="32"/>
                                <w:szCs w:val="32"/>
                              </w:rPr>
                              <w:t>WHO ARE MY CUSTOMERS?</w:t>
                            </w:r>
                          </w:p>
                        </w:txbxContent>
                      </wps:txbx>
                      <wps:bodyPr wrap="square" rtlCol="0">
                        <a:spAutoFit/>
                      </wps:bodyPr>
                    </wps:wsp>
                  </a:graphicData>
                </a:graphic>
              </wp:anchor>
            </w:drawing>
          </mc:Choice>
          <mc:Fallback>
            <w:pict>
              <v:shape w14:anchorId="6FD3CB24" id="TextBox 4" o:spid="_x0000_s1038" type="#_x0000_t202" style="position:absolute;margin-left:398.45pt;margin-top:38.2pt;width:183.1pt;height:65.4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" filled="f" stroked="f">
                <v:textbox style="mso-fit-shape-to-text:t">
                  <w:txbxContent>
                    <w:p w14:paraId="176D1898" w14:textId="77777777" w:rsidR="00A80705" w:rsidRPr="00A80705" w:rsidRDefault="00A80705" w:rsidP="00A80705">
                      <w:pPr>
                        <w:pStyle w:val="NormalWeb"/>
                        <w:spacing w:before="0" w:beforeAutospacing="0" w:after="0" w:afterAutospacing="0"/>
                        <w:textAlignment w:val="baseline"/>
                        <w:rPr>
                          <w:sz w:val="32"/>
                          <w:szCs w:val="32"/>
                        </w:rPr>
                      </w:pPr>
                      <w:r w:rsidRPr="00A80705">
                        <w:rPr>
                          <w:rFonts w:ascii="Raleway" w:eastAsia="MS PGothic" w:hAnsi="Raleway" w:cstheme="minorBidi"/>
                          <w:b/>
                          <w:bCs/>
                          <w:color w:val="FFFFFF" w:themeColor="background1"/>
                          <w:kern w:val="24"/>
                          <w:sz w:val="32"/>
                          <w:szCs w:val="32"/>
                        </w:rPr>
                        <w:t>WHO ARE MY CUSTOMERS?</w:t>
                      </w:r>
                    </w:p>
                  </w:txbxContent>
                </v:textbox>
              </v:shape>
            </w:pict>
          </mc:Fallback>
        </mc:AlternateContent>
      </w:r>
      <w:r>
        <w:rPr>
          <w:rFonts w:ascii="Georgia" w:hAnsi="Georgia" w:cs="Arial"/>
          <w:b/>
          <w:color w:val="003A49"/>
          <w:sz w:val="36"/>
          <w:szCs w:val="36"/>
        </w:rPr>
        <w:br w:type="page"/>
      </w:r>
      <w:r w:rsidR="00EF16E9">
        <w:rPr>
          <w:rFonts w:ascii="Georgia" w:hAnsi="Georgia" w:cs="Arial"/>
          <w:b/>
          <w:color w:val="003A49"/>
          <w:sz w:val="36"/>
          <w:szCs w:val="36"/>
        </w:rPr>
        <w:t>Customer Mapping</w:t>
      </w:r>
    </w:p>
    <w:p w14:paraId="1FFA2BE1" w14:textId="77777777" w:rsidR="00EF16E9" w:rsidRDefault="00EF16E9">
      <w:pPr>
        <w:rPr>
          <w:rFonts w:ascii="Georgia" w:hAnsi="Georgia" w:cs="Arial"/>
          <w:b/>
          <w:color w:val="003A49"/>
          <w:sz w:val="36"/>
          <w:szCs w:val="36"/>
        </w:rPr>
      </w:pPr>
    </w:p>
    <w:p w14:paraId="5B720ABD" w14:textId="77777777" w:rsidR="00EF16E9" w:rsidRDefault="00EF16E9" w:rsidP="00EF16E9">
      <w:pPr>
        <w:rPr>
          <w:rFonts w:ascii="Raleway" w:hAnsi="Raleway" w:cs="Arial"/>
          <w:sz w:val="22"/>
          <w:szCs w:val="22"/>
          <w:lang w:val="en-NZ"/>
        </w:rPr>
      </w:pPr>
      <w:r w:rsidRPr="00286231">
        <w:rPr>
          <w:rFonts w:ascii="Raleway" w:hAnsi="Raleway" w:cs="Arial"/>
          <w:b/>
          <w:color w:val="0070C0"/>
          <w:sz w:val="28"/>
          <w:szCs w:val="22"/>
        </w:rPr>
        <w:t xml:space="preserve">Step One - US: </w:t>
      </w:r>
      <w:r w:rsidRPr="00286231">
        <w:rPr>
          <w:rFonts w:ascii="Raleway" w:hAnsi="Raleway" w:cs="Arial"/>
          <w:b/>
          <w:color w:val="0070C0"/>
          <w:sz w:val="28"/>
          <w:szCs w:val="22"/>
        </w:rPr>
        <w:br/>
      </w:r>
      <w:r>
        <w:rPr>
          <w:rFonts w:ascii="Raleway" w:hAnsi="Raleway" w:cs="Arial"/>
          <w:sz w:val="22"/>
          <w:szCs w:val="22"/>
        </w:rPr>
        <w:t>In the US part of the map, enter the</w:t>
      </w:r>
      <w:r w:rsidRPr="00EF16E9">
        <w:rPr>
          <w:rFonts w:ascii="Raleway" w:hAnsi="Raleway" w:cs="Arial"/>
          <w:sz w:val="22"/>
          <w:szCs w:val="22"/>
        </w:rPr>
        <w:t xml:space="preserve"> names of </w:t>
      </w:r>
      <w:r w:rsidRPr="00EF16E9">
        <w:rPr>
          <w:rFonts w:ascii="Raleway" w:hAnsi="Raleway" w:cs="Arial"/>
          <w:sz w:val="22"/>
          <w:szCs w:val="22"/>
          <w:lang w:val="en-NZ"/>
        </w:rPr>
        <w:t xml:space="preserve">each section or function of your business unit or operation, drawing boxes around them as you go. </w:t>
      </w:r>
    </w:p>
    <w:p w14:paraId="4112D0BF" w14:textId="77777777" w:rsidR="00EF16E9" w:rsidRDefault="00EF16E9" w:rsidP="00EF16E9">
      <w:pPr>
        <w:rPr>
          <w:rFonts w:ascii="Raleway" w:hAnsi="Raleway" w:cs="Arial"/>
          <w:sz w:val="22"/>
          <w:szCs w:val="22"/>
          <w:lang w:val="en-NZ"/>
        </w:rPr>
      </w:pPr>
    </w:p>
    <w:p w14:paraId="09DF124C" w14:textId="77777777" w:rsidR="00EF16E9" w:rsidRPr="00EF16E9" w:rsidRDefault="00EF16E9" w:rsidP="00EF16E9">
      <w:pPr>
        <w:rPr>
          <w:rFonts w:ascii="Raleway" w:hAnsi="Raleway" w:cs="Arial"/>
          <w:b/>
          <w:color w:val="7030A0"/>
          <w:sz w:val="28"/>
          <w:szCs w:val="22"/>
        </w:rPr>
      </w:pPr>
      <w:r w:rsidRPr="00EF16E9">
        <w:rPr>
          <w:rFonts w:ascii="Raleway" w:hAnsi="Raleway" w:cs="Arial"/>
          <w:b/>
          <w:color w:val="7030A0"/>
          <w:sz w:val="28"/>
          <w:szCs w:val="22"/>
        </w:rPr>
        <w:t>Step Two - IMMEDIATE:</w:t>
      </w:r>
    </w:p>
    <w:p w14:paraId="4DCD9818" w14:textId="77777777" w:rsidR="00EF16E9" w:rsidRDefault="00EF16E9" w:rsidP="00EF16E9">
      <w:pPr>
        <w:rPr>
          <w:rFonts w:ascii="Raleway" w:hAnsi="Raleway" w:cs="Arial"/>
          <w:sz w:val="22"/>
          <w:szCs w:val="22"/>
        </w:rPr>
      </w:pPr>
      <w:r>
        <w:rPr>
          <w:rFonts w:ascii="Raleway" w:hAnsi="Raleway" w:cs="Arial"/>
          <w:sz w:val="22"/>
          <w:szCs w:val="22"/>
          <w:lang w:val="en-NZ"/>
        </w:rPr>
        <w:t>I</w:t>
      </w:r>
      <w:proofErr w:type="spellStart"/>
      <w:r w:rsidRPr="00EF16E9">
        <w:rPr>
          <w:rFonts w:ascii="Raleway" w:hAnsi="Raleway" w:cs="Arial"/>
          <w:sz w:val="22"/>
          <w:szCs w:val="22"/>
        </w:rPr>
        <w:t>dentify</w:t>
      </w:r>
      <w:proofErr w:type="spellEnd"/>
      <w:r w:rsidRPr="00EF16E9">
        <w:rPr>
          <w:rFonts w:ascii="Raleway" w:hAnsi="Raleway" w:cs="Arial"/>
          <w:sz w:val="22"/>
          <w:szCs w:val="22"/>
        </w:rPr>
        <w:t xml:space="preserve"> and note in the part of the map labelled `immediate’ the types of persons or departments (that is, departments within your company but outside your unit) who directly </w:t>
      </w:r>
      <w:proofErr w:type="gramStart"/>
      <w:r w:rsidRPr="00EF16E9">
        <w:rPr>
          <w:rFonts w:ascii="Raleway" w:hAnsi="Raleway" w:cs="Arial"/>
          <w:sz w:val="22"/>
          <w:szCs w:val="22"/>
        </w:rPr>
        <w:t>initiate</w:t>
      </w:r>
      <w:proofErr w:type="gramEnd"/>
      <w:r w:rsidRPr="00EF16E9">
        <w:rPr>
          <w:rFonts w:ascii="Raleway" w:hAnsi="Raleway" w:cs="Arial"/>
          <w:sz w:val="22"/>
          <w:szCs w:val="22"/>
        </w:rPr>
        <w:t xml:space="preserve"> your unit’s actions.</w:t>
      </w:r>
      <w:r>
        <w:rPr>
          <w:rFonts w:ascii="Raleway" w:hAnsi="Raleway" w:cs="Arial"/>
          <w:sz w:val="22"/>
          <w:szCs w:val="22"/>
        </w:rPr>
        <w:t xml:space="preserve"> These are your Internal Customers.</w:t>
      </w:r>
    </w:p>
    <w:p w14:paraId="6350AA2E" w14:textId="77777777" w:rsidR="00EF16E9" w:rsidRDefault="00EF16E9" w:rsidP="00EF16E9">
      <w:pPr>
        <w:rPr>
          <w:rFonts w:ascii="Raleway" w:hAnsi="Raleway" w:cs="Arial"/>
          <w:sz w:val="22"/>
          <w:szCs w:val="22"/>
        </w:rPr>
      </w:pPr>
    </w:p>
    <w:p w14:paraId="289DA245" w14:textId="77777777" w:rsidR="00EF16E9" w:rsidRPr="00EF16E9" w:rsidRDefault="00EF16E9" w:rsidP="00EF16E9">
      <w:pPr>
        <w:rPr>
          <w:rFonts w:ascii="Raleway" w:hAnsi="Raleway" w:cs="Arial"/>
          <w:b/>
          <w:color w:val="00B050"/>
          <w:sz w:val="28"/>
          <w:szCs w:val="22"/>
        </w:rPr>
      </w:pPr>
      <w:r w:rsidRPr="00EF16E9">
        <w:rPr>
          <w:rFonts w:ascii="Raleway" w:hAnsi="Raleway" w:cs="Arial"/>
          <w:b/>
          <w:color w:val="00B050"/>
          <w:sz w:val="28"/>
          <w:szCs w:val="22"/>
        </w:rPr>
        <w:t xml:space="preserve">Step Three </w:t>
      </w:r>
      <w:proofErr w:type="gramStart"/>
      <w:r w:rsidRPr="00EF16E9">
        <w:rPr>
          <w:rFonts w:ascii="Raleway" w:hAnsi="Raleway" w:cs="Arial"/>
          <w:b/>
          <w:color w:val="00B050"/>
          <w:sz w:val="28"/>
          <w:szCs w:val="22"/>
        </w:rPr>
        <w:t>-  ULTIMATE</w:t>
      </w:r>
      <w:proofErr w:type="gramEnd"/>
    </w:p>
    <w:p w14:paraId="4266F8B3" w14:textId="77777777" w:rsidR="00EF16E9" w:rsidRPr="00EF16E9" w:rsidRDefault="00EF16E9" w:rsidP="00EF16E9">
      <w:pPr>
        <w:rPr>
          <w:rFonts w:ascii="Raleway" w:hAnsi="Raleway" w:cs="Arial"/>
          <w:sz w:val="22"/>
          <w:szCs w:val="22"/>
          <w:lang w:val="en-NZ"/>
        </w:rPr>
      </w:pPr>
      <w:r w:rsidRPr="00EF16E9">
        <w:rPr>
          <w:rFonts w:ascii="Raleway" w:hAnsi="Raleway" w:cs="Arial"/>
          <w:sz w:val="22"/>
          <w:szCs w:val="22"/>
          <w:lang w:val="en-NZ"/>
        </w:rPr>
        <w:t xml:space="preserve">Identify and note in the `ultimate’ part of the map, the names of the types of persons or types of companies who initiate action by your immediate customers. </w:t>
      </w:r>
      <w:r>
        <w:rPr>
          <w:rFonts w:ascii="Raleway" w:hAnsi="Raleway" w:cs="Arial"/>
          <w:sz w:val="22"/>
          <w:szCs w:val="22"/>
          <w:lang w:val="en-NZ"/>
        </w:rPr>
        <w:br/>
      </w:r>
    </w:p>
    <w:p w14:paraId="035FB762" w14:textId="77777777" w:rsidR="00EF16E9" w:rsidRPr="00EF16E9" w:rsidRDefault="00EF16E9" w:rsidP="00EF16E9">
      <w:pPr>
        <w:rPr>
          <w:rFonts w:ascii="Raleway" w:hAnsi="Raleway" w:cs="Arial"/>
          <w:sz w:val="22"/>
          <w:szCs w:val="22"/>
          <w:lang w:val="en-NZ"/>
        </w:rPr>
      </w:pPr>
      <w:r w:rsidRPr="00286231">
        <w:rPr>
          <w:rFonts w:ascii="Raleway" w:hAnsi="Raleway" w:cs="Arial"/>
          <w:b/>
          <w:color w:val="000099"/>
          <w:sz w:val="28"/>
          <w:szCs w:val="22"/>
        </w:rPr>
        <w:t>Step Four – CONNECTIONS</w:t>
      </w:r>
      <w:r w:rsidRPr="00286231">
        <w:rPr>
          <w:rFonts w:ascii="Raleway" w:hAnsi="Raleway" w:cs="Arial"/>
          <w:b/>
          <w:color w:val="000099"/>
          <w:sz w:val="28"/>
          <w:szCs w:val="22"/>
        </w:rPr>
        <w:br/>
      </w:r>
      <w:r w:rsidRPr="00EF16E9">
        <w:rPr>
          <w:rFonts w:ascii="Raleway" w:hAnsi="Raleway" w:cs="Arial"/>
          <w:sz w:val="22"/>
          <w:szCs w:val="22"/>
          <w:lang w:val="en-NZ"/>
        </w:rPr>
        <w:t xml:space="preserve">Connect all the boxes drawn on the map with lines and arrowheads to indicate the direction in which information about customer needs flows. </w:t>
      </w:r>
    </w:p>
    <w:p w14:paraId="0A0AE19A" w14:textId="77777777" w:rsidR="00EF16E9" w:rsidRDefault="00EF16E9">
      <w:pPr>
        <w:rPr>
          <w:rFonts w:ascii="Raleway" w:hAnsi="Raleway" w:cs="Arial"/>
          <w:sz w:val="22"/>
          <w:szCs w:val="22"/>
        </w:rPr>
      </w:pPr>
    </w:p>
    <w:p w14:paraId="5E7D90DC" w14:textId="77777777" w:rsidR="00EF16E9" w:rsidRPr="00EF16E9" w:rsidRDefault="00EF16E9" w:rsidP="00EF16E9">
      <w:pPr>
        <w:rPr>
          <w:rFonts w:ascii="Raleway" w:hAnsi="Raleway" w:cs="Arial"/>
          <w:sz w:val="22"/>
          <w:szCs w:val="22"/>
          <w:lang w:val="en-NZ"/>
        </w:rPr>
      </w:pPr>
      <w:r w:rsidRPr="00EF16E9">
        <w:rPr>
          <w:rFonts w:ascii="Raleway" w:hAnsi="Raleway" w:cs="Arial"/>
          <w:b/>
          <w:color w:val="C00000"/>
          <w:sz w:val="28"/>
          <w:szCs w:val="22"/>
        </w:rPr>
        <w:t>Step Five – SUPPLIERS</w:t>
      </w:r>
      <w:r w:rsidRPr="00EF16E9">
        <w:rPr>
          <w:rFonts w:ascii="Raleway" w:hAnsi="Raleway" w:cs="Arial"/>
          <w:b/>
          <w:color w:val="C00000"/>
          <w:sz w:val="28"/>
          <w:szCs w:val="22"/>
        </w:rPr>
        <w:br/>
      </w:r>
      <w:r w:rsidRPr="00EF16E9">
        <w:rPr>
          <w:rFonts w:ascii="Raleway" w:hAnsi="Raleway" w:cs="Arial"/>
          <w:sz w:val="22"/>
          <w:szCs w:val="22"/>
          <w:lang w:val="en-NZ"/>
        </w:rPr>
        <w:t xml:space="preserve">Complete the `suppliers’ part of the map as the final stage of the process. </w:t>
      </w:r>
    </w:p>
    <w:p w14:paraId="122B1F71" w14:textId="77777777" w:rsidR="00EF16E9" w:rsidRPr="00EF16E9" w:rsidRDefault="00EF16E9" w:rsidP="00EF16E9">
      <w:pPr>
        <w:rPr>
          <w:rFonts w:ascii="Raleway" w:hAnsi="Raleway" w:cs="Arial"/>
          <w:sz w:val="22"/>
          <w:szCs w:val="22"/>
          <w:lang w:val="en-NZ"/>
        </w:rPr>
      </w:pPr>
      <w:r w:rsidRPr="00EF16E9">
        <w:rPr>
          <w:rFonts w:ascii="Raleway" w:hAnsi="Raleway" w:cs="Arial"/>
          <w:sz w:val="22"/>
          <w:szCs w:val="22"/>
          <w:lang w:val="en-NZ"/>
        </w:rPr>
        <w:t>Suppliers are the persons, companies, or other departments on whom your business unit places its demands.</w:t>
      </w:r>
    </w:p>
    <w:p w14:paraId="1B61EB86" w14:textId="77777777" w:rsidR="00EF16E9" w:rsidRPr="00EF16E9" w:rsidRDefault="00286231">
      <w:pPr>
        <w:rPr>
          <w:rFonts w:ascii="Raleway" w:hAnsi="Raleway" w:cs="Arial"/>
          <w:sz w:val="22"/>
          <w:szCs w:val="22"/>
        </w:rPr>
      </w:pPr>
      <w:r>
        <w:rPr>
          <w:noProof/>
          <w:lang w:val="en-NZ" w:eastAsia="en-NZ"/>
        </w:rPr>
        <mc:AlternateContent>
          <mc:Choice Requires="wps">
            <w:drawing>
              <wp:anchor distT="0" distB="0" distL="114300" distR="114300" simplePos="0" relativeHeight="251675648" behindDoc="0" locked="0" layoutInCell="1" allowOverlap="1" wp14:anchorId="47F3F240" wp14:editId="74A1541E">
                <wp:simplePos x="0" y="0"/>
                <wp:positionH relativeFrom="column">
                  <wp:posOffset>760095</wp:posOffset>
                </wp:positionH>
                <wp:positionV relativeFrom="paragraph">
                  <wp:posOffset>509905</wp:posOffset>
                </wp:positionV>
                <wp:extent cx="4743450" cy="3476625"/>
                <wp:effectExtent l="19050" t="19050" r="19050" b="28575"/>
                <wp:wrapNone/>
                <wp:docPr id="9232" name="Rectangle 9232"/>
                <wp:cNvGraphicFramePr/>
                <a:graphic xmlns:a="http://schemas.openxmlformats.org/drawingml/2006/main">
                  <a:graphicData uri="http://schemas.microsoft.com/office/word/2010/wordprocessingShape">
                    <wps:wsp>
                      <wps:cNvSpPr/>
                      <wps:spPr>
                        <a:xfrm>
                          <a:off x="0" y="0"/>
                          <a:ext cx="4743450" cy="3476625"/>
                        </a:xfrm>
                        <a:prstGeom prst="rect">
                          <a:avLst/>
                        </a:prstGeom>
                        <a:noFill/>
                        <a:ln w="28575">
                          <a:solidFill>
                            <a:srgbClr val="000099"/>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F3B0747" id="Rectangle 9232" o:spid="_x0000_s1026" style="position:absolute;margin-left:59.85pt;margin-top:40.15pt;width:373.5pt;height:273.7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" filled="f" strokecolor="#009" strokeweight="2.25pt"/>
            </w:pict>
          </mc:Fallback>
        </mc:AlternateContent>
      </w:r>
      <w:r>
        <w:rPr>
          <w:noProof/>
          <w:lang w:val="en-NZ" w:eastAsia="en-NZ"/>
        </w:rPr>
        <w:drawing>
          <wp:anchor distT="0" distB="0" distL="114300" distR="114300" simplePos="0" relativeHeight="251674624" behindDoc="0" locked="0" layoutInCell="1" allowOverlap="1" wp14:anchorId="6C24FF0D" wp14:editId="6259952D">
            <wp:simplePos x="0" y="0"/>
            <wp:positionH relativeFrom="column">
              <wp:posOffset>836295</wp:posOffset>
            </wp:positionH>
            <wp:positionV relativeFrom="paragraph">
              <wp:posOffset>557530</wp:posOffset>
            </wp:positionV>
            <wp:extent cx="4562475" cy="3373607"/>
            <wp:effectExtent l="0" t="0" r="0" b="0"/>
            <wp:wrapNone/>
            <wp:docPr id="9231" name="Picture 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562475" cy="3373607"/>
                    </a:xfrm>
                    <a:prstGeom prst="rect">
                      <a:avLst/>
                    </a:prstGeom>
                  </pic:spPr>
                </pic:pic>
              </a:graphicData>
            </a:graphic>
            <wp14:sizeRelH relativeFrom="margin">
              <wp14:pctWidth>0</wp14:pctWidth>
            </wp14:sizeRelH>
            <wp14:sizeRelV relativeFrom="margin">
              <wp14:pctHeight>0</wp14:pctHeight>
            </wp14:sizeRelV>
          </wp:anchor>
        </w:drawing>
      </w:r>
      <w:r w:rsidR="00A80705" w:rsidRPr="00EF16E9">
        <w:rPr>
          <w:rFonts w:ascii="Raleway" w:hAnsi="Raleway" w:cs="Arial"/>
          <w:sz w:val="22"/>
          <w:szCs w:val="22"/>
        </w:rPr>
        <w:br w:type="page"/>
      </w:r>
    </w:p>
    <w:p w14:paraId="1695335F" w14:textId="77777777" w:rsidR="005940DF" w:rsidRDefault="002937FA" w:rsidP="005940DF">
      <w:pPr>
        <w:rPr>
          <w:rFonts w:ascii="Georgia" w:hAnsi="Georgia" w:cs="Arial"/>
          <w:b/>
          <w:color w:val="003A49"/>
          <w:sz w:val="36"/>
          <w:szCs w:val="36"/>
        </w:rPr>
      </w:pPr>
      <w:r w:rsidRPr="002937FA">
        <w:rPr>
          <w:rFonts w:ascii="Georgia" w:hAnsi="Georgia" w:cs="Arial"/>
          <w:b/>
          <w:noProof/>
          <w:color w:val="003A49"/>
          <w:sz w:val="36"/>
          <w:szCs w:val="36"/>
          <w:lang w:val="en-NZ" w:eastAsia="en-NZ"/>
        </w:rPr>
        <w:drawing>
          <wp:anchor distT="0" distB="0" distL="114300" distR="114300" simplePos="0" relativeHeight="251661312" behindDoc="0" locked="0" layoutInCell="1" allowOverlap="1" wp14:anchorId="21BCB824" wp14:editId="5FF0F9EB">
            <wp:simplePos x="0" y="0"/>
            <wp:positionH relativeFrom="column">
              <wp:posOffset>2649220</wp:posOffset>
            </wp:positionH>
            <wp:positionV relativeFrom="paragraph">
              <wp:posOffset>-304833</wp:posOffset>
            </wp:positionV>
            <wp:extent cx="3780622" cy="2617694"/>
            <wp:effectExtent l="0" t="0" r="0" b="0"/>
            <wp:wrapNone/>
            <wp:docPr id="20" name="Picture 2" descr="Feedback, Review, Opinion, Satisf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Feedback, Review, Opinion, Satisfacti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80622" cy="2617694"/>
                    </a:xfrm>
                    <a:prstGeom prst="rect">
                      <a:avLst/>
                    </a:prstGeom>
                    <a:noFill/>
                  </pic:spPr>
                </pic:pic>
              </a:graphicData>
            </a:graphic>
            <wp14:sizeRelH relativeFrom="margin">
              <wp14:pctWidth>0</wp14:pctWidth>
            </wp14:sizeRelH>
            <wp14:sizeRelV relativeFrom="margin">
              <wp14:pctHeight>0</wp14:pctHeight>
            </wp14:sizeRelV>
          </wp:anchor>
        </w:drawing>
      </w:r>
      <w:r w:rsidRPr="002937FA">
        <w:rPr>
          <w:rFonts w:ascii="Georgia" w:hAnsi="Georgia" w:cs="Arial"/>
          <w:b/>
          <w:color w:val="003A49"/>
          <w:sz w:val="36"/>
          <w:szCs w:val="36"/>
        </w:rPr>
        <w:t xml:space="preserve">How Do You Rate? </w:t>
      </w:r>
    </w:p>
    <w:p w14:paraId="74E0861F" w14:textId="77777777" w:rsidR="002937FA" w:rsidRDefault="002937FA" w:rsidP="005940DF">
      <w:pPr>
        <w:rPr>
          <w:rFonts w:ascii="Georgia" w:hAnsi="Georgia" w:cs="Arial"/>
          <w:b/>
          <w:color w:val="003A49"/>
          <w:sz w:val="36"/>
          <w:szCs w:val="36"/>
        </w:rPr>
      </w:pPr>
    </w:p>
    <w:p w14:paraId="64863F75" w14:textId="77777777" w:rsidR="002937FA" w:rsidRPr="009740D4" w:rsidRDefault="009740D4" w:rsidP="005940DF">
      <w:pPr>
        <w:rPr>
          <w:rFonts w:ascii="Raleway" w:hAnsi="Raleway" w:cs="Arial"/>
          <w:b/>
          <w:sz w:val="22"/>
          <w:szCs w:val="22"/>
        </w:rPr>
      </w:pPr>
      <w:r w:rsidRPr="009740D4">
        <w:rPr>
          <w:rFonts w:ascii="Raleway" w:hAnsi="Raleway" w:cs="Arial"/>
          <w:b/>
          <w:sz w:val="22"/>
          <w:szCs w:val="22"/>
        </w:rPr>
        <w:t>Would</w:t>
      </w:r>
      <w:r w:rsidR="002937FA" w:rsidRPr="009740D4">
        <w:rPr>
          <w:rFonts w:ascii="Raleway" w:hAnsi="Raleway" w:cs="Arial"/>
          <w:b/>
          <w:sz w:val="22"/>
          <w:szCs w:val="22"/>
        </w:rPr>
        <w:t xml:space="preserve"> your Internal Customers</w:t>
      </w:r>
      <w:r w:rsidRPr="009740D4">
        <w:rPr>
          <w:rFonts w:ascii="Raleway" w:hAnsi="Raleway" w:cs="Arial"/>
          <w:b/>
          <w:sz w:val="22"/>
          <w:szCs w:val="22"/>
        </w:rPr>
        <w:t xml:space="preserve"> </w:t>
      </w:r>
      <w:proofErr w:type="gramStart"/>
      <w:r w:rsidRPr="009740D4">
        <w:rPr>
          <w:rFonts w:ascii="Raleway" w:hAnsi="Raleway" w:cs="Arial"/>
          <w:b/>
          <w:sz w:val="22"/>
          <w:szCs w:val="22"/>
        </w:rPr>
        <w:t>be</w:t>
      </w:r>
      <w:r w:rsidR="002937FA" w:rsidRPr="009740D4">
        <w:rPr>
          <w:rFonts w:ascii="Raleway" w:hAnsi="Raleway" w:cs="Arial"/>
          <w:b/>
          <w:sz w:val="22"/>
          <w:szCs w:val="22"/>
        </w:rPr>
        <w:t>:</w:t>
      </w:r>
      <w:proofErr w:type="gramEnd"/>
    </w:p>
    <w:p w14:paraId="0D3D5070" w14:textId="77777777" w:rsidR="002937FA" w:rsidRPr="009740D4" w:rsidRDefault="002937FA" w:rsidP="005940DF">
      <w:pPr>
        <w:rPr>
          <w:rFonts w:ascii="Raleway" w:hAnsi="Raleway" w:cs="Arial"/>
          <w:b/>
          <w:sz w:val="22"/>
          <w:szCs w:val="22"/>
        </w:rPr>
      </w:pPr>
    </w:p>
    <w:p w14:paraId="04437F81" w14:textId="77777777" w:rsidR="009740D4" w:rsidRDefault="009740D4" w:rsidP="005940DF">
      <w:pPr>
        <w:rPr>
          <w:rFonts w:ascii="Raleway" w:hAnsi="Raleway" w:cs="Arial"/>
          <w:b/>
          <w:color w:val="1BFD1B"/>
          <w:sz w:val="22"/>
          <w:szCs w:val="22"/>
        </w:rPr>
      </w:pPr>
    </w:p>
    <w:p w14:paraId="2C7F2ECA" w14:textId="77777777" w:rsidR="002937FA" w:rsidRPr="009740D4" w:rsidRDefault="009740D4" w:rsidP="005940DF">
      <w:pPr>
        <w:rPr>
          <w:rFonts w:ascii="Raleway" w:hAnsi="Raleway" w:cs="Arial"/>
          <w:b/>
          <w:color w:val="1BFD1B"/>
          <w:sz w:val="22"/>
          <w:szCs w:val="22"/>
        </w:rPr>
      </w:pPr>
      <w:r w:rsidRPr="009740D4">
        <w:rPr>
          <w:rFonts w:ascii="Raleway" w:hAnsi="Raleway" w:cs="Arial"/>
          <w:b/>
          <w:color w:val="1BFD1B"/>
          <w:sz w:val="22"/>
          <w:szCs w:val="22"/>
        </w:rPr>
        <w:t>Promotors</w:t>
      </w:r>
    </w:p>
    <w:p w14:paraId="2632B455" w14:textId="77777777" w:rsidR="009740D4" w:rsidRDefault="009740D4" w:rsidP="005940DF">
      <w:pPr>
        <w:rPr>
          <w:rFonts w:ascii="Raleway" w:hAnsi="Raleway" w:cs="Arial"/>
          <w:b/>
          <w:color w:val="FFC000"/>
          <w:sz w:val="22"/>
          <w:szCs w:val="22"/>
        </w:rPr>
      </w:pPr>
    </w:p>
    <w:p w14:paraId="023CD628" w14:textId="77777777" w:rsidR="009740D4" w:rsidRPr="009740D4" w:rsidRDefault="009740D4" w:rsidP="005940DF">
      <w:pPr>
        <w:rPr>
          <w:rFonts w:ascii="Raleway" w:hAnsi="Raleway" w:cs="Arial"/>
          <w:b/>
          <w:color w:val="FFC000"/>
          <w:sz w:val="22"/>
          <w:szCs w:val="22"/>
        </w:rPr>
      </w:pPr>
      <w:r w:rsidRPr="009740D4">
        <w:rPr>
          <w:rFonts w:ascii="Raleway" w:hAnsi="Raleway" w:cs="Arial"/>
          <w:b/>
          <w:color w:val="FFC000"/>
          <w:sz w:val="22"/>
          <w:szCs w:val="22"/>
        </w:rPr>
        <w:t>Passives</w:t>
      </w:r>
    </w:p>
    <w:p w14:paraId="72F075A0" w14:textId="77777777" w:rsidR="009740D4" w:rsidRDefault="009740D4" w:rsidP="005940DF">
      <w:pPr>
        <w:rPr>
          <w:rFonts w:ascii="Raleway" w:hAnsi="Raleway" w:cs="Arial"/>
          <w:b/>
          <w:color w:val="FF0000"/>
          <w:sz w:val="22"/>
          <w:szCs w:val="22"/>
        </w:rPr>
      </w:pPr>
    </w:p>
    <w:p w14:paraId="0DDD64B4" w14:textId="77777777" w:rsidR="009740D4" w:rsidRDefault="009740D4" w:rsidP="005940DF">
      <w:pPr>
        <w:rPr>
          <w:rFonts w:ascii="Raleway" w:hAnsi="Raleway" w:cs="Arial"/>
          <w:b/>
          <w:color w:val="FF0000"/>
          <w:sz w:val="22"/>
          <w:szCs w:val="22"/>
        </w:rPr>
      </w:pPr>
      <w:r w:rsidRPr="009740D4">
        <w:rPr>
          <w:rFonts w:ascii="Raleway" w:hAnsi="Raleway" w:cs="Arial"/>
          <w:b/>
          <w:color w:val="FF0000"/>
          <w:sz w:val="22"/>
          <w:szCs w:val="22"/>
        </w:rPr>
        <w:t>Detractors</w:t>
      </w:r>
    </w:p>
    <w:p w14:paraId="016D1540" w14:textId="77777777" w:rsidR="009740D4" w:rsidRDefault="009740D4" w:rsidP="005940DF">
      <w:pPr>
        <w:rPr>
          <w:rFonts w:ascii="Raleway" w:hAnsi="Raleway" w:cs="Arial"/>
          <w:b/>
          <w:color w:val="FF0000"/>
          <w:sz w:val="22"/>
          <w:szCs w:val="22"/>
        </w:rPr>
      </w:pPr>
    </w:p>
    <w:p w14:paraId="50D4F325" w14:textId="77777777" w:rsidR="009740D4" w:rsidRDefault="009740D4" w:rsidP="005940DF">
      <w:pPr>
        <w:rPr>
          <w:rFonts w:ascii="Raleway" w:hAnsi="Raleway" w:cs="Arial"/>
          <w:b/>
          <w:color w:val="FF0000"/>
          <w:sz w:val="22"/>
          <w:szCs w:val="22"/>
        </w:rPr>
      </w:pPr>
    </w:p>
    <w:p w14:paraId="1480A371" w14:textId="77777777" w:rsidR="009740D4" w:rsidRDefault="009740D4" w:rsidP="005940DF">
      <w:pPr>
        <w:rPr>
          <w:rFonts w:ascii="Raleway" w:hAnsi="Raleway" w:cs="Arial"/>
          <w:b/>
          <w:color w:val="FF0000"/>
          <w:sz w:val="22"/>
          <w:szCs w:val="22"/>
        </w:rPr>
      </w:pPr>
    </w:p>
    <w:p w14:paraId="260AF28E" w14:textId="77777777" w:rsidR="00286231" w:rsidRDefault="00286231" w:rsidP="005940DF">
      <w:pPr>
        <w:rPr>
          <w:rFonts w:ascii="Georgia" w:hAnsi="Georgia" w:cs="Arial"/>
          <w:b/>
          <w:color w:val="003A49"/>
          <w:sz w:val="36"/>
          <w:szCs w:val="36"/>
        </w:rPr>
      </w:pPr>
    </w:p>
    <w:p w14:paraId="0D07F686" w14:textId="77777777" w:rsidR="00286231" w:rsidRDefault="00286231" w:rsidP="005940DF">
      <w:pPr>
        <w:rPr>
          <w:rFonts w:ascii="Georgia" w:hAnsi="Georgia" w:cs="Arial"/>
          <w:b/>
          <w:color w:val="003A49"/>
          <w:sz w:val="36"/>
          <w:szCs w:val="36"/>
        </w:rPr>
      </w:pPr>
    </w:p>
    <w:p w14:paraId="05892A5B" w14:textId="77777777" w:rsidR="00985804" w:rsidRDefault="00985804" w:rsidP="005940DF">
      <w:pPr>
        <w:rPr>
          <w:rFonts w:ascii="Georgia" w:hAnsi="Georgia" w:cs="Arial"/>
          <w:b/>
          <w:color w:val="003A49"/>
          <w:sz w:val="36"/>
          <w:szCs w:val="36"/>
        </w:rPr>
      </w:pPr>
      <w:r w:rsidRPr="00286231">
        <w:rPr>
          <w:rFonts w:ascii="Raleway" w:hAnsi="Raleway" w:cs="Arial"/>
          <w:noProof/>
          <w:sz w:val="22"/>
          <w:szCs w:val="22"/>
        </w:rPr>
        <w:drawing>
          <wp:anchor distT="0" distB="0" distL="114300" distR="114300" simplePos="0" relativeHeight="251678720" behindDoc="0" locked="0" layoutInCell="1" allowOverlap="1" wp14:anchorId="3AB09918" wp14:editId="23EDF6B3">
            <wp:simplePos x="0" y="0"/>
            <wp:positionH relativeFrom="column">
              <wp:posOffset>3919855</wp:posOffset>
            </wp:positionH>
            <wp:positionV relativeFrom="paragraph">
              <wp:posOffset>22225</wp:posOffset>
            </wp:positionV>
            <wp:extent cx="2819145" cy="2708551"/>
            <wp:effectExtent l="0" t="0" r="0" b="0"/>
            <wp:wrapNone/>
            <wp:docPr id="9236" name="Picture 9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pic:cNvPicPr>
                  </pic:nvPicPr>
                  <pic:blipFill>
                    <a:blip r:embed="rId14"/>
                    <a:stretch>
                      <a:fillRect/>
                    </a:stretch>
                  </pic:blipFill>
                  <pic:spPr>
                    <a:xfrm>
                      <a:off x="0" y="0"/>
                      <a:ext cx="2819145" cy="2708551"/>
                    </a:xfrm>
                    <a:prstGeom prst="rect">
                      <a:avLst/>
                    </a:prstGeom>
                  </pic:spPr>
                </pic:pic>
              </a:graphicData>
            </a:graphic>
          </wp:anchor>
        </w:drawing>
      </w:r>
    </w:p>
    <w:p w14:paraId="7A2A96F5" w14:textId="77777777" w:rsidR="00985804" w:rsidRDefault="00985804" w:rsidP="005940DF">
      <w:pPr>
        <w:rPr>
          <w:rFonts w:ascii="Georgia" w:hAnsi="Georgia" w:cs="Arial"/>
          <w:b/>
          <w:color w:val="003A49"/>
          <w:sz w:val="36"/>
          <w:szCs w:val="36"/>
        </w:rPr>
      </w:pPr>
    </w:p>
    <w:p w14:paraId="4EEE3428" w14:textId="77777777" w:rsidR="009740D4" w:rsidRDefault="00286231" w:rsidP="005940DF">
      <w:pPr>
        <w:rPr>
          <w:noProof/>
          <w:lang w:val="en-NZ" w:eastAsia="en-NZ"/>
        </w:rPr>
      </w:pPr>
      <w:r>
        <w:rPr>
          <w:rFonts w:ascii="Georgia" w:hAnsi="Georgia" w:cs="Arial"/>
          <w:b/>
          <w:color w:val="003A49"/>
          <w:sz w:val="36"/>
          <w:szCs w:val="36"/>
        </w:rPr>
        <w:t>Customer Requirements</w:t>
      </w:r>
    </w:p>
    <w:p w14:paraId="2353C5D0" w14:textId="77777777" w:rsidR="009740D4" w:rsidRDefault="009740D4" w:rsidP="005940DF">
      <w:pPr>
        <w:rPr>
          <w:noProof/>
          <w:lang w:val="en-NZ" w:eastAsia="en-NZ"/>
        </w:rPr>
      </w:pPr>
    </w:p>
    <w:p w14:paraId="5FD889E3" w14:textId="77777777" w:rsidR="009740D4" w:rsidRDefault="00286231" w:rsidP="005940DF">
      <w:pPr>
        <w:rPr>
          <w:rFonts w:ascii="Raleway" w:hAnsi="Raleway" w:cs="Arial"/>
          <w:sz w:val="22"/>
          <w:szCs w:val="22"/>
        </w:rPr>
      </w:pPr>
      <w:r w:rsidRPr="00286231">
        <w:rPr>
          <w:rFonts w:ascii="Raleway" w:hAnsi="Raleway" w:cs="Arial"/>
          <w:noProof/>
          <w:sz w:val="22"/>
          <w:szCs w:val="22"/>
        </w:rPr>
        <mc:AlternateContent>
          <mc:Choice Requires="wps">
            <w:drawing>
              <wp:anchor distT="0" distB="0" distL="114300" distR="114300" simplePos="0" relativeHeight="251679744" behindDoc="0" locked="0" layoutInCell="1" allowOverlap="1" wp14:anchorId="7B1E07B7" wp14:editId="4A1AFDC0">
                <wp:simplePos x="0" y="0"/>
                <wp:positionH relativeFrom="column">
                  <wp:posOffset>4426585</wp:posOffset>
                </wp:positionH>
                <wp:positionV relativeFrom="paragraph">
                  <wp:posOffset>8255</wp:posOffset>
                </wp:positionV>
                <wp:extent cx="1668009" cy="803257"/>
                <wp:effectExtent l="0" t="0" r="0" b="0"/>
                <wp:wrapNone/>
                <wp:docPr id="9235" name="TextBox 9"/>
                <wp:cNvGraphicFramePr/>
                <a:graphic xmlns:a="http://schemas.openxmlformats.org/drawingml/2006/main">
                  <a:graphicData uri="http://schemas.microsoft.com/office/word/2010/wordprocessingShape">
                    <wps:wsp>
                      <wps:cNvSpPr txBox="1"/>
                      <wps:spPr>
                        <a:xfrm>
                          <a:off x="0" y="0"/>
                          <a:ext cx="1668009" cy="803257"/>
                        </a:xfrm>
                        <a:prstGeom prst="rect">
                          <a:avLst/>
                        </a:prstGeom>
                        <a:noFill/>
                      </wps:spPr>
                      <wps:txbx>
                        <w:txbxContent>
                          <w:p w14:paraId="1407D702" w14:textId="77777777" w:rsidR="00286231" w:rsidRDefault="00286231" w:rsidP="00286231">
                            <w:pPr>
                              <w:pStyle w:val="NormalWeb"/>
                              <w:spacing w:before="0" w:beforeAutospacing="0" w:after="0" w:afterAutospacing="0"/>
                              <w:jc w:val="center"/>
                              <w:textAlignment w:val="baseline"/>
                            </w:pPr>
                            <w:r w:rsidRPr="00550B9F">
                              <w:rPr>
                                <w:rFonts w:ascii="Raleway" w:eastAsia="MS PGothic" w:hAnsi="Raleway" w:cstheme="minorBidi"/>
                                <w:b/>
                                <w:bCs/>
                                <w:color w:val="FFFFFF" w:themeColor="background1"/>
                                <w:kern w:val="24"/>
                                <w:sz w:val="32"/>
                                <w:szCs w:val="32"/>
                              </w:rPr>
                              <w:t>WHAT DO THEY NEED FROM ME?</w:t>
                            </w:r>
                          </w:p>
                        </w:txbxContent>
                      </wps:txbx>
                      <wps:bodyPr wrap="square" rtlCol="0">
                        <a:noAutofit/>
                      </wps:bodyPr>
                    </wps:wsp>
                  </a:graphicData>
                </a:graphic>
              </wp:anchor>
            </w:drawing>
          </mc:Choice>
          <mc:Fallback>
            <w:pict>
              <v:shape w14:anchorId="7B1E07B7" id="TextBox 9" o:spid="_x0000_s1039" type="#_x0000_t202" style="position:absolute;margin-left:348.55pt;margin-top:.65pt;width:131.35pt;height:63.25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" filled="f" stroked="f">
                <v:textbox>
                  <w:txbxContent>
                    <w:p w14:paraId="1407D702" w14:textId="77777777" w:rsidR="00286231" w:rsidRDefault="00286231" w:rsidP="00286231">
                      <w:pPr>
                        <w:pStyle w:val="NormalWeb"/>
                        <w:spacing w:before="0" w:beforeAutospacing="0" w:after="0" w:afterAutospacing="0"/>
                        <w:jc w:val="center"/>
                        <w:textAlignment w:val="baseline"/>
                      </w:pPr>
                      <w:r w:rsidRPr="00550B9F">
                        <w:rPr>
                          <w:rFonts w:ascii="Raleway" w:eastAsia="MS PGothic" w:hAnsi="Raleway" w:cstheme="minorBidi"/>
                          <w:b/>
                          <w:bCs/>
                          <w:color w:val="FFFFFF" w:themeColor="background1"/>
                          <w:kern w:val="24"/>
                          <w:sz w:val="32"/>
                          <w:szCs w:val="32"/>
                        </w:rPr>
                        <w:t>WHAT DO THEY NEED FROM ME?</w:t>
                      </w:r>
                    </w:p>
                  </w:txbxContent>
                </v:textbox>
              </v:shape>
            </w:pict>
          </mc:Fallback>
        </mc:AlternateContent>
      </w:r>
    </w:p>
    <w:p w14:paraId="112EB4B1" w14:textId="77777777" w:rsidR="009740D4" w:rsidRDefault="00286231" w:rsidP="005940DF">
      <w:pPr>
        <w:rPr>
          <w:rFonts w:ascii="Raleway" w:hAnsi="Raleway" w:cs="Arial"/>
          <w:sz w:val="22"/>
          <w:szCs w:val="22"/>
        </w:rPr>
      </w:pPr>
      <w:r w:rsidRPr="00286231">
        <w:rPr>
          <w:rFonts w:ascii="Georgia" w:hAnsi="Georgia" w:cs="Arial"/>
          <w:b/>
          <w:noProof/>
          <w:color w:val="003A49"/>
          <w:sz w:val="36"/>
          <w:szCs w:val="36"/>
          <w:lang w:val="en-NZ"/>
        </w:rPr>
        <w:drawing>
          <wp:anchor distT="0" distB="0" distL="114300" distR="114300" simplePos="0" relativeHeight="251676672" behindDoc="0" locked="0" layoutInCell="1" allowOverlap="1" wp14:anchorId="08859BC6" wp14:editId="08B5B96C">
            <wp:simplePos x="0" y="0"/>
            <wp:positionH relativeFrom="column">
              <wp:posOffset>1179195</wp:posOffset>
            </wp:positionH>
            <wp:positionV relativeFrom="paragraph">
              <wp:posOffset>123190</wp:posOffset>
            </wp:positionV>
            <wp:extent cx="4186971" cy="2787015"/>
            <wp:effectExtent l="0" t="0" r="4445" b="0"/>
            <wp:wrapNone/>
            <wp:docPr id="923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18"/>
                    <a:stretch>
                      <a:fillRect/>
                    </a:stretch>
                  </pic:blipFill>
                  <pic:spPr>
                    <a:xfrm>
                      <a:off x="0" y="0"/>
                      <a:ext cx="4186971" cy="2787015"/>
                    </a:xfrm>
                    <a:prstGeom prst="rect">
                      <a:avLst/>
                    </a:prstGeom>
                  </pic:spPr>
                </pic:pic>
              </a:graphicData>
            </a:graphic>
            <wp14:sizeRelH relativeFrom="margin">
              <wp14:pctWidth>0</wp14:pctWidth>
            </wp14:sizeRelH>
            <wp14:sizeRelV relativeFrom="margin">
              <wp14:pctHeight>0</wp14:pctHeight>
            </wp14:sizeRelV>
          </wp:anchor>
        </w:drawing>
      </w:r>
    </w:p>
    <w:p w14:paraId="47D69B01" w14:textId="77777777" w:rsidR="009740D4" w:rsidRDefault="009740D4" w:rsidP="005940DF">
      <w:pPr>
        <w:rPr>
          <w:rFonts w:ascii="Raleway" w:hAnsi="Raleway" w:cs="Arial"/>
          <w:sz w:val="22"/>
          <w:szCs w:val="22"/>
        </w:rPr>
      </w:pPr>
    </w:p>
    <w:p w14:paraId="0F0551C1" w14:textId="77777777" w:rsidR="009740D4" w:rsidRDefault="009740D4" w:rsidP="005940DF">
      <w:pPr>
        <w:rPr>
          <w:rFonts w:ascii="Raleway" w:hAnsi="Raleway" w:cs="Arial"/>
          <w:sz w:val="22"/>
          <w:szCs w:val="22"/>
        </w:rPr>
      </w:pPr>
    </w:p>
    <w:p w14:paraId="5A1E0B2A" w14:textId="77777777" w:rsidR="009740D4" w:rsidRDefault="009740D4" w:rsidP="005940DF">
      <w:pPr>
        <w:rPr>
          <w:rFonts w:ascii="Raleway" w:hAnsi="Raleway" w:cs="Arial"/>
          <w:sz w:val="22"/>
          <w:szCs w:val="22"/>
        </w:rPr>
      </w:pPr>
    </w:p>
    <w:p w14:paraId="4D9F30FC" w14:textId="77777777" w:rsidR="009740D4" w:rsidRDefault="009740D4" w:rsidP="005940DF">
      <w:pPr>
        <w:rPr>
          <w:rFonts w:ascii="Raleway" w:hAnsi="Raleway" w:cs="Arial"/>
          <w:sz w:val="22"/>
          <w:szCs w:val="22"/>
        </w:rPr>
      </w:pPr>
    </w:p>
    <w:p w14:paraId="6F270E82" w14:textId="77777777" w:rsidR="009740D4" w:rsidRDefault="009740D4" w:rsidP="005940DF">
      <w:pPr>
        <w:rPr>
          <w:rFonts w:ascii="Raleway" w:hAnsi="Raleway" w:cs="Arial"/>
          <w:sz w:val="22"/>
          <w:szCs w:val="22"/>
        </w:rPr>
      </w:pPr>
    </w:p>
    <w:p w14:paraId="48647EB2" w14:textId="77777777" w:rsidR="009740D4" w:rsidRDefault="009740D4" w:rsidP="005940DF">
      <w:pPr>
        <w:rPr>
          <w:rFonts w:ascii="Raleway" w:hAnsi="Raleway" w:cs="Arial"/>
          <w:sz w:val="22"/>
          <w:szCs w:val="22"/>
        </w:rPr>
      </w:pPr>
    </w:p>
    <w:p w14:paraId="525D5B0A" w14:textId="77777777" w:rsidR="009740D4" w:rsidRDefault="009740D4" w:rsidP="005940DF">
      <w:pPr>
        <w:rPr>
          <w:rFonts w:ascii="Raleway" w:hAnsi="Raleway" w:cs="Arial"/>
          <w:sz w:val="22"/>
          <w:szCs w:val="22"/>
        </w:rPr>
      </w:pPr>
    </w:p>
    <w:p w14:paraId="627A6972" w14:textId="77777777" w:rsidR="009740D4" w:rsidRDefault="009740D4" w:rsidP="005940DF">
      <w:pPr>
        <w:rPr>
          <w:rFonts w:ascii="Raleway" w:hAnsi="Raleway" w:cs="Arial"/>
          <w:sz w:val="22"/>
          <w:szCs w:val="22"/>
        </w:rPr>
      </w:pPr>
    </w:p>
    <w:p w14:paraId="0D2C19F3" w14:textId="77777777" w:rsidR="009740D4" w:rsidRDefault="009740D4" w:rsidP="005940DF">
      <w:pPr>
        <w:rPr>
          <w:rFonts w:ascii="Raleway" w:hAnsi="Raleway" w:cs="Arial"/>
          <w:sz w:val="22"/>
          <w:szCs w:val="22"/>
        </w:rPr>
      </w:pPr>
    </w:p>
    <w:p w14:paraId="6FEC4974" w14:textId="77777777" w:rsidR="009740D4" w:rsidRDefault="009740D4" w:rsidP="005940DF">
      <w:pPr>
        <w:rPr>
          <w:rFonts w:ascii="Raleway" w:hAnsi="Raleway" w:cs="Arial"/>
          <w:sz w:val="22"/>
          <w:szCs w:val="22"/>
        </w:rPr>
      </w:pPr>
    </w:p>
    <w:p w14:paraId="56CAE099" w14:textId="77777777" w:rsidR="009740D4" w:rsidRDefault="009740D4" w:rsidP="005940DF">
      <w:pPr>
        <w:rPr>
          <w:rFonts w:ascii="Raleway" w:hAnsi="Raleway" w:cs="Arial"/>
          <w:sz w:val="22"/>
          <w:szCs w:val="22"/>
        </w:rPr>
      </w:pPr>
    </w:p>
    <w:p w14:paraId="4017385B" w14:textId="77777777" w:rsidR="009740D4" w:rsidRDefault="009740D4" w:rsidP="005940DF">
      <w:pPr>
        <w:rPr>
          <w:rFonts w:ascii="Raleway" w:hAnsi="Raleway" w:cs="Arial"/>
          <w:sz w:val="22"/>
          <w:szCs w:val="22"/>
        </w:rPr>
      </w:pPr>
    </w:p>
    <w:p w14:paraId="55D9CEAD" w14:textId="77777777" w:rsidR="009740D4" w:rsidRDefault="009740D4" w:rsidP="005940DF">
      <w:pPr>
        <w:rPr>
          <w:rFonts w:ascii="Raleway" w:hAnsi="Raleway" w:cs="Arial"/>
          <w:sz w:val="22"/>
          <w:szCs w:val="22"/>
        </w:rPr>
      </w:pPr>
    </w:p>
    <w:p w14:paraId="1FDAB7F6" w14:textId="77777777" w:rsidR="009740D4" w:rsidRDefault="009740D4" w:rsidP="005940DF">
      <w:pPr>
        <w:rPr>
          <w:rFonts w:ascii="Raleway" w:hAnsi="Raleway" w:cs="Arial"/>
          <w:sz w:val="22"/>
          <w:szCs w:val="22"/>
        </w:rPr>
      </w:pPr>
    </w:p>
    <w:p w14:paraId="24D02E89" w14:textId="77777777" w:rsidR="009740D4" w:rsidRDefault="009740D4" w:rsidP="005940DF">
      <w:pPr>
        <w:rPr>
          <w:rFonts w:ascii="Raleway" w:hAnsi="Raleway" w:cs="Arial"/>
          <w:sz w:val="22"/>
          <w:szCs w:val="22"/>
        </w:rPr>
      </w:pPr>
    </w:p>
    <w:p w14:paraId="61961343" w14:textId="77777777" w:rsidR="009740D4" w:rsidRDefault="009740D4" w:rsidP="005940DF">
      <w:pPr>
        <w:rPr>
          <w:rFonts w:ascii="Raleway" w:hAnsi="Raleway" w:cs="Arial"/>
          <w:sz w:val="22"/>
          <w:szCs w:val="22"/>
        </w:rPr>
      </w:pPr>
    </w:p>
    <w:p w14:paraId="556DD4D8" w14:textId="77777777" w:rsidR="009740D4" w:rsidRDefault="009740D4" w:rsidP="005940DF">
      <w:pPr>
        <w:rPr>
          <w:rFonts w:ascii="Raleway" w:hAnsi="Raleway" w:cs="Arial"/>
          <w:sz w:val="22"/>
          <w:szCs w:val="22"/>
        </w:rPr>
      </w:pPr>
    </w:p>
    <w:p w14:paraId="718B44B2" w14:textId="77777777" w:rsidR="009740D4" w:rsidRDefault="009740D4" w:rsidP="005940DF">
      <w:pPr>
        <w:rPr>
          <w:rFonts w:ascii="Raleway" w:hAnsi="Raleway" w:cs="Arial"/>
          <w:sz w:val="22"/>
          <w:szCs w:val="22"/>
        </w:rPr>
      </w:pPr>
    </w:p>
    <w:p w14:paraId="06D765E4" w14:textId="77777777" w:rsidR="009740D4" w:rsidRDefault="009740D4" w:rsidP="005940DF">
      <w:pPr>
        <w:rPr>
          <w:rFonts w:ascii="Raleway" w:hAnsi="Raleway" w:cs="Arial"/>
          <w:sz w:val="22"/>
          <w:szCs w:val="22"/>
        </w:rPr>
      </w:pPr>
    </w:p>
    <w:p w14:paraId="106C8DCF" w14:textId="77777777" w:rsidR="009740D4" w:rsidRDefault="009740D4" w:rsidP="005940DF">
      <w:pPr>
        <w:rPr>
          <w:rFonts w:ascii="Raleway" w:hAnsi="Raleway" w:cs="Arial"/>
          <w:sz w:val="22"/>
          <w:szCs w:val="22"/>
        </w:rPr>
      </w:pPr>
    </w:p>
    <w:p w14:paraId="2F88F798" w14:textId="77777777" w:rsidR="009740D4" w:rsidRDefault="009740D4" w:rsidP="005940DF">
      <w:pPr>
        <w:rPr>
          <w:rFonts w:ascii="Raleway" w:hAnsi="Raleway" w:cs="Arial"/>
          <w:sz w:val="22"/>
          <w:szCs w:val="22"/>
        </w:rPr>
      </w:pPr>
    </w:p>
    <w:p w14:paraId="348F614E" w14:textId="77777777" w:rsidR="009740D4" w:rsidRDefault="009740D4" w:rsidP="005940DF">
      <w:pPr>
        <w:rPr>
          <w:rFonts w:ascii="Raleway" w:hAnsi="Raleway" w:cs="Arial"/>
          <w:sz w:val="22"/>
          <w:szCs w:val="22"/>
        </w:rPr>
      </w:pPr>
    </w:p>
    <w:p w14:paraId="7B94B411" w14:textId="77777777" w:rsidR="009740D4" w:rsidRDefault="009740D4" w:rsidP="005940DF">
      <w:pPr>
        <w:rPr>
          <w:rFonts w:ascii="Raleway" w:hAnsi="Raleway" w:cs="Arial"/>
          <w:sz w:val="22"/>
          <w:szCs w:val="22"/>
        </w:rPr>
      </w:pPr>
    </w:p>
    <w:p w14:paraId="12CCDC00" w14:textId="77777777" w:rsidR="009740D4" w:rsidRDefault="009740D4" w:rsidP="005940DF">
      <w:pPr>
        <w:rPr>
          <w:rFonts w:ascii="Raleway" w:hAnsi="Raleway" w:cs="Arial"/>
          <w:sz w:val="22"/>
          <w:szCs w:val="22"/>
        </w:rPr>
      </w:pPr>
    </w:p>
    <w:p w14:paraId="5820AE29" w14:textId="77777777" w:rsidR="009740D4" w:rsidRDefault="009740D4" w:rsidP="005940DF">
      <w:pPr>
        <w:rPr>
          <w:rFonts w:ascii="Raleway" w:hAnsi="Raleway" w:cs="Arial"/>
          <w:sz w:val="22"/>
          <w:szCs w:val="22"/>
        </w:rPr>
      </w:pPr>
    </w:p>
    <w:p w14:paraId="78C643A4" w14:textId="77777777" w:rsidR="009740D4" w:rsidRDefault="009740D4" w:rsidP="005940DF">
      <w:pPr>
        <w:rPr>
          <w:rFonts w:ascii="Raleway" w:hAnsi="Raleway" w:cs="Arial"/>
          <w:sz w:val="22"/>
          <w:szCs w:val="22"/>
        </w:rPr>
      </w:pPr>
    </w:p>
    <w:p w14:paraId="691DE83B" w14:textId="77777777" w:rsidR="009740D4" w:rsidRDefault="009740D4" w:rsidP="005940DF">
      <w:pPr>
        <w:rPr>
          <w:rFonts w:ascii="Raleway" w:hAnsi="Raleway" w:cs="Arial"/>
          <w:sz w:val="22"/>
          <w:szCs w:val="22"/>
        </w:rPr>
      </w:pPr>
    </w:p>
    <w:p w14:paraId="3B6310CD" w14:textId="77777777" w:rsidR="009740D4" w:rsidRDefault="009740D4" w:rsidP="005940DF">
      <w:pPr>
        <w:rPr>
          <w:rFonts w:ascii="Raleway" w:hAnsi="Raleway" w:cs="Arial"/>
          <w:sz w:val="22"/>
          <w:szCs w:val="22"/>
        </w:rPr>
      </w:pPr>
    </w:p>
    <w:p w14:paraId="62885B7E" w14:textId="77777777" w:rsidR="009740D4" w:rsidRDefault="009740D4" w:rsidP="005940DF">
      <w:pPr>
        <w:rPr>
          <w:rFonts w:ascii="Raleway" w:hAnsi="Raleway" w:cs="Arial"/>
          <w:sz w:val="22"/>
          <w:szCs w:val="22"/>
        </w:rPr>
      </w:pPr>
    </w:p>
    <w:p w14:paraId="242AD481" w14:textId="77777777" w:rsidR="009740D4" w:rsidRPr="00985804" w:rsidRDefault="00985804" w:rsidP="005940DF">
      <w:pPr>
        <w:rPr>
          <w:rFonts w:ascii="Georgia" w:hAnsi="Georgia" w:cs="Arial"/>
          <w:b/>
          <w:color w:val="003A49"/>
          <w:sz w:val="36"/>
          <w:szCs w:val="36"/>
        </w:rPr>
      </w:pPr>
      <w:r w:rsidRPr="00985804">
        <w:rPr>
          <w:rFonts w:ascii="Georgia" w:hAnsi="Georgia" w:cs="Arial"/>
          <w:b/>
          <w:noProof/>
          <w:color w:val="003A49"/>
          <w:sz w:val="36"/>
          <w:szCs w:val="36"/>
          <w:lang w:val="en-NZ"/>
        </w:rPr>
        <mc:AlternateContent>
          <mc:Choice Requires="wpg">
            <w:drawing>
              <wp:anchor distT="0" distB="0" distL="114300" distR="114300" simplePos="0" relativeHeight="251682816" behindDoc="0" locked="0" layoutInCell="1" allowOverlap="1" wp14:anchorId="3E972A71" wp14:editId="48441275">
                <wp:simplePos x="0" y="0"/>
                <wp:positionH relativeFrom="column">
                  <wp:posOffset>4542790</wp:posOffset>
                </wp:positionH>
                <wp:positionV relativeFrom="paragraph">
                  <wp:posOffset>-734628</wp:posOffset>
                </wp:positionV>
                <wp:extent cx="2667000" cy="2647950"/>
                <wp:effectExtent l="0" t="0" r="0" b="0"/>
                <wp:wrapNone/>
                <wp:docPr id="9239" name="Group 2"/>
                <wp:cNvGraphicFramePr/>
                <a:graphic xmlns:a="http://schemas.openxmlformats.org/drawingml/2006/main">
                  <a:graphicData uri="http://schemas.microsoft.com/office/word/2010/wordprocessingGroup">
                    <wpg:wgp>
                      <wpg:cNvGrpSpPr/>
                      <wpg:grpSpPr>
                        <a:xfrm>
                          <a:off x="0" y="0"/>
                          <a:ext cx="2667000" cy="2647950"/>
                          <a:chOff x="4915546" y="-127843"/>
                          <a:chExt cx="3929094" cy="3929094"/>
                        </a:xfrm>
                      </wpg:grpSpPr>
                      <pic:pic xmlns:pic="http://schemas.openxmlformats.org/drawingml/2006/picture">
                        <pic:nvPicPr>
                          <pic:cNvPr id="9240" name="Picture 9240"/>
                          <pic:cNvPicPr>
                            <a:picLocks noChangeAspect="1"/>
                          </pic:cNvPicPr>
                        </pic:nvPicPr>
                        <pic:blipFill>
                          <a:blip r:embed="rId13"/>
                          <a:stretch>
                            <a:fillRect/>
                          </a:stretch>
                        </pic:blipFill>
                        <pic:spPr>
                          <a:xfrm>
                            <a:off x="4915546" y="-127843"/>
                            <a:ext cx="3929094" cy="3929094"/>
                          </a:xfrm>
                          <a:prstGeom prst="rect">
                            <a:avLst/>
                          </a:prstGeom>
                        </pic:spPr>
                      </pic:pic>
                      <wps:wsp>
                        <wps:cNvPr id="9241" name="TextBox 4"/>
                        <wps:cNvSpPr txBox="1"/>
                        <wps:spPr>
                          <a:xfrm>
                            <a:off x="5515489" y="1261810"/>
                            <a:ext cx="2618391" cy="1368653"/>
                          </a:xfrm>
                          <a:prstGeom prst="rect">
                            <a:avLst/>
                          </a:prstGeom>
                          <a:noFill/>
                        </wps:spPr>
                        <wps:txbx>
                          <w:txbxContent>
                            <w:p w14:paraId="4D1A443F" w14:textId="77777777" w:rsidR="00985804" w:rsidRPr="00985804" w:rsidRDefault="00985804" w:rsidP="00985804">
                              <w:pPr>
                                <w:pStyle w:val="NormalWeb"/>
                                <w:spacing w:before="0" w:beforeAutospacing="0" w:after="0" w:afterAutospacing="0"/>
                                <w:jc w:val="center"/>
                                <w:textAlignment w:val="baseline"/>
                                <w:rPr>
                                  <w:sz w:val="32"/>
                                  <w:szCs w:val="32"/>
                                </w:rPr>
                              </w:pPr>
                              <w:r w:rsidRPr="00985804">
                                <w:rPr>
                                  <w:rFonts w:ascii="Raleway" w:eastAsia="MS PGothic" w:hAnsi="Raleway" w:cstheme="minorBidi"/>
                                  <w:b/>
                                  <w:bCs/>
                                  <w:color w:val="FFFFFF" w:themeColor="background1"/>
                                  <w:kern w:val="24"/>
                                  <w:sz w:val="32"/>
                                  <w:szCs w:val="32"/>
                                </w:rPr>
                                <w:t>HOW DO I MEASURE UP?</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3E972A71" id="Group 2" o:spid="_x0000_s1040" style="position:absolute;margin-left:357.7pt;margin-top:-57.85pt;width:210pt;height:208.5pt;z-index:251682816;mso-width-relative:margin;mso-height-relative:margin" coordorigin="49155,-1278" coordsize="39290,392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">
                <v:shape id="Picture 9240" o:spid="_x0000_s1041" type="#_x0000_t75" style="position:absolute;left:49155;top:-1278;width:39291;height:392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">
                  <v:imagedata r:id="rId14" o:title=""/>
                </v:shape>
                <v:shape id="_x0000_s1042" type="#_x0000_t202" style="position:absolute;left:55154;top:12618;width:26184;height:13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" filled="f" stroked="f">
                  <v:textbox>
                    <w:txbxContent>
                      <w:p w14:paraId="4D1A443F" w14:textId="77777777" w:rsidR="00985804" w:rsidRPr="00985804" w:rsidRDefault="00985804" w:rsidP="00985804">
                        <w:pPr>
                          <w:pStyle w:val="NormalWeb"/>
                          <w:spacing w:before="0" w:beforeAutospacing="0" w:after="0" w:afterAutospacing="0"/>
                          <w:jc w:val="center"/>
                          <w:textAlignment w:val="baseline"/>
                          <w:rPr>
                            <w:sz w:val="32"/>
                            <w:szCs w:val="32"/>
                          </w:rPr>
                        </w:pPr>
                        <w:r w:rsidRPr="00985804">
                          <w:rPr>
                            <w:rFonts w:ascii="Raleway" w:eastAsia="MS PGothic" w:hAnsi="Raleway" w:cstheme="minorBidi"/>
                            <w:b/>
                            <w:bCs/>
                            <w:color w:val="FFFFFF" w:themeColor="background1"/>
                            <w:kern w:val="24"/>
                            <w:sz w:val="32"/>
                            <w:szCs w:val="32"/>
                          </w:rPr>
                          <w:t>HOW DO I MEASURE UP?</w:t>
                        </w:r>
                      </w:p>
                    </w:txbxContent>
                  </v:textbox>
                </v:shape>
              </v:group>
            </w:pict>
          </mc:Fallback>
        </mc:AlternateContent>
      </w:r>
      <w:r w:rsidRPr="00985804">
        <w:rPr>
          <w:rFonts w:ascii="Georgia" w:hAnsi="Georgia" w:cs="Arial"/>
          <w:b/>
          <w:color w:val="003A49"/>
          <w:sz w:val="36"/>
          <w:szCs w:val="36"/>
        </w:rPr>
        <w:t>Customer Requirements</w:t>
      </w:r>
    </w:p>
    <w:p w14:paraId="1A2729A3" w14:textId="77777777" w:rsidR="009740D4" w:rsidRDefault="00983266" w:rsidP="005940DF">
      <w:pPr>
        <w:rPr>
          <w:rFonts w:ascii="Raleway" w:hAnsi="Raleway" w:cs="Arial"/>
          <w:sz w:val="22"/>
          <w:szCs w:val="22"/>
        </w:rPr>
      </w:pPr>
      <w:r w:rsidRPr="00BF035D">
        <w:rPr>
          <w:rFonts w:ascii="Raleway" w:hAnsi="Raleway" w:cs="Arial"/>
          <w:b/>
          <w:noProof/>
          <w:sz w:val="22"/>
          <w:szCs w:val="22"/>
          <w:lang w:val="en-NZ"/>
        </w:rPr>
        <w:drawing>
          <wp:anchor distT="0" distB="0" distL="114300" distR="114300" simplePos="0" relativeHeight="251681792" behindDoc="0" locked="0" layoutInCell="1" allowOverlap="1" wp14:anchorId="7684F16F" wp14:editId="652F34D8">
            <wp:simplePos x="0" y="0"/>
            <wp:positionH relativeFrom="column">
              <wp:posOffset>2279015</wp:posOffset>
            </wp:positionH>
            <wp:positionV relativeFrom="paragraph">
              <wp:posOffset>129540</wp:posOffset>
            </wp:positionV>
            <wp:extent cx="3528695" cy="2352675"/>
            <wp:effectExtent l="0" t="0" r="0" b="0"/>
            <wp:wrapNone/>
            <wp:docPr id="1026" name="Picture 2" descr="Scale, Market, Measure, Food, Weigh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Scale, Market, Measure, Food, Weigh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28695" cy="2352675"/>
                    </a:xfrm>
                    <a:prstGeom prst="rect">
                      <a:avLst/>
                    </a:prstGeom>
                    <a:noFill/>
                  </pic:spPr>
                </pic:pic>
              </a:graphicData>
            </a:graphic>
            <wp14:sizeRelH relativeFrom="margin">
              <wp14:pctWidth>0</wp14:pctWidth>
            </wp14:sizeRelH>
            <wp14:sizeRelV relativeFrom="margin">
              <wp14:pctHeight>0</wp14:pctHeight>
            </wp14:sizeRelV>
          </wp:anchor>
        </w:drawing>
      </w:r>
    </w:p>
    <w:p w14:paraId="6B7524B5" w14:textId="77777777" w:rsidR="009740D4" w:rsidRDefault="009740D4" w:rsidP="005940DF">
      <w:pPr>
        <w:rPr>
          <w:rFonts w:ascii="Raleway" w:hAnsi="Raleway" w:cs="Arial"/>
          <w:sz w:val="22"/>
          <w:szCs w:val="22"/>
        </w:rPr>
      </w:pPr>
    </w:p>
    <w:p w14:paraId="080E336F" w14:textId="77777777" w:rsidR="00550B9F" w:rsidRPr="00BF035D" w:rsidRDefault="00985804" w:rsidP="005940DF">
      <w:pPr>
        <w:rPr>
          <w:rFonts w:ascii="Raleway" w:hAnsi="Raleway" w:cs="Arial"/>
          <w:b/>
          <w:sz w:val="22"/>
          <w:szCs w:val="22"/>
          <w:lang w:val="en-NZ"/>
        </w:rPr>
      </w:pPr>
      <w:r w:rsidRPr="00BF035D">
        <w:rPr>
          <w:rFonts w:ascii="Raleway" w:hAnsi="Raleway" w:cs="Arial"/>
          <w:b/>
          <w:sz w:val="22"/>
          <w:szCs w:val="22"/>
          <w:lang w:val="en-NZ"/>
        </w:rPr>
        <w:t>What method will I/we use</w:t>
      </w:r>
      <w:r w:rsidR="00BF035D">
        <w:rPr>
          <w:rFonts w:ascii="Raleway" w:hAnsi="Raleway" w:cs="Arial"/>
          <w:b/>
          <w:sz w:val="22"/>
          <w:szCs w:val="22"/>
          <w:lang w:val="en-NZ"/>
        </w:rPr>
        <w:br/>
        <w:t>to gather feedback from our</w:t>
      </w:r>
      <w:r w:rsidR="00BF035D">
        <w:rPr>
          <w:rFonts w:ascii="Raleway" w:hAnsi="Raleway" w:cs="Arial"/>
          <w:b/>
          <w:sz w:val="22"/>
          <w:szCs w:val="22"/>
          <w:lang w:val="en-NZ"/>
        </w:rPr>
        <w:br/>
        <w:t>Internal Customers</w:t>
      </w:r>
      <w:r w:rsidRPr="00BF035D">
        <w:rPr>
          <w:rFonts w:ascii="Raleway" w:hAnsi="Raleway" w:cs="Arial"/>
          <w:b/>
          <w:sz w:val="22"/>
          <w:szCs w:val="22"/>
          <w:lang w:val="en-NZ"/>
        </w:rPr>
        <w:t>?</w:t>
      </w:r>
    </w:p>
    <w:p w14:paraId="23D7F095" w14:textId="77777777" w:rsidR="00550B9F" w:rsidRDefault="00550B9F" w:rsidP="005940DF">
      <w:pPr>
        <w:rPr>
          <w:rFonts w:ascii="Georgia" w:hAnsi="Georgia" w:cs="Arial"/>
          <w:b/>
          <w:color w:val="003A49"/>
          <w:sz w:val="36"/>
          <w:szCs w:val="36"/>
        </w:rPr>
      </w:pPr>
    </w:p>
    <w:p w14:paraId="2E355401" w14:textId="77777777" w:rsidR="00550B9F" w:rsidRDefault="00550B9F" w:rsidP="005940DF">
      <w:pPr>
        <w:rPr>
          <w:rFonts w:ascii="Georgia" w:hAnsi="Georgia" w:cs="Arial"/>
          <w:b/>
          <w:color w:val="003A49"/>
          <w:sz w:val="36"/>
          <w:szCs w:val="36"/>
        </w:rPr>
      </w:pPr>
    </w:p>
    <w:p w14:paraId="4EE475F7" w14:textId="77777777" w:rsidR="00550B9F" w:rsidRDefault="00550B9F" w:rsidP="005940DF">
      <w:pPr>
        <w:rPr>
          <w:rFonts w:ascii="Georgia" w:hAnsi="Georgia" w:cs="Arial"/>
          <w:b/>
          <w:color w:val="003A49"/>
          <w:sz w:val="36"/>
          <w:szCs w:val="36"/>
        </w:rPr>
      </w:pPr>
    </w:p>
    <w:p w14:paraId="2D8E6923" w14:textId="77777777" w:rsidR="00803783" w:rsidRDefault="00803783" w:rsidP="005940DF">
      <w:pPr>
        <w:rPr>
          <w:rFonts w:ascii="Georgia" w:hAnsi="Georgia" w:cs="Arial"/>
          <w:b/>
          <w:color w:val="003A49"/>
          <w:sz w:val="36"/>
          <w:szCs w:val="36"/>
        </w:rPr>
      </w:pPr>
    </w:p>
    <w:p w14:paraId="4B64267A" w14:textId="77777777" w:rsidR="00983266" w:rsidRDefault="00983266" w:rsidP="005940DF">
      <w:pPr>
        <w:rPr>
          <w:rFonts w:ascii="Georgia" w:hAnsi="Georgia" w:cs="Arial"/>
          <w:b/>
          <w:color w:val="003A49"/>
          <w:sz w:val="36"/>
          <w:szCs w:val="36"/>
        </w:rPr>
      </w:pPr>
    </w:p>
    <w:p w14:paraId="5C24EA17" w14:textId="77777777" w:rsidR="00983266" w:rsidRDefault="00983266" w:rsidP="005940DF">
      <w:pPr>
        <w:rPr>
          <w:rFonts w:ascii="Georgia" w:hAnsi="Georgia" w:cs="Arial"/>
          <w:b/>
          <w:color w:val="003A49"/>
          <w:sz w:val="36"/>
          <w:szCs w:val="36"/>
        </w:rPr>
      </w:pPr>
    </w:p>
    <w:p w14:paraId="0F35510C" w14:textId="77777777" w:rsidR="00983266" w:rsidRDefault="00983266" w:rsidP="005940DF">
      <w:pPr>
        <w:rPr>
          <w:rFonts w:ascii="Georgia" w:hAnsi="Georgia" w:cs="Arial"/>
          <w:b/>
          <w:color w:val="003A49"/>
          <w:sz w:val="36"/>
          <w:szCs w:val="36"/>
        </w:rPr>
      </w:pPr>
    </w:p>
    <w:p w14:paraId="0B72E0ED" w14:textId="77777777" w:rsidR="00803783" w:rsidRDefault="00803783" w:rsidP="00803783">
      <w:pPr>
        <w:tabs>
          <w:tab w:val="left" w:pos="3686"/>
        </w:tabs>
        <w:rPr>
          <w:rFonts w:ascii="Raleway" w:hAnsi="Raleway" w:cs="Arial"/>
          <w:b/>
          <w:sz w:val="22"/>
          <w:szCs w:val="22"/>
          <w:lang w:val="en-NZ"/>
        </w:rPr>
      </w:pPr>
    </w:p>
    <w:p w14:paraId="512B93FA" w14:textId="77777777" w:rsidR="00803783" w:rsidRDefault="00803783" w:rsidP="00803783">
      <w:pPr>
        <w:tabs>
          <w:tab w:val="left" w:pos="3686"/>
        </w:tabs>
        <w:rPr>
          <w:rFonts w:ascii="Raleway" w:hAnsi="Raleway" w:cs="Arial"/>
          <w:b/>
          <w:sz w:val="22"/>
          <w:szCs w:val="22"/>
          <w:lang w:val="en-NZ"/>
        </w:rPr>
      </w:pPr>
      <w:r w:rsidRPr="00BF035D">
        <w:rPr>
          <w:rFonts w:ascii="Georgia" w:hAnsi="Georgia" w:cs="Arial"/>
          <w:b/>
          <w:noProof/>
          <w:color w:val="003A49"/>
          <w:sz w:val="36"/>
          <w:szCs w:val="36"/>
          <w:lang w:val="en-NZ"/>
        </w:rPr>
        <w:drawing>
          <wp:anchor distT="0" distB="0" distL="114300" distR="114300" simplePos="0" relativeHeight="251684864" behindDoc="0" locked="0" layoutInCell="1" allowOverlap="1" wp14:anchorId="5F0B36AE" wp14:editId="4C3DA6D9">
            <wp:simplePos x="0" y="0"/>
            <wp:positionH relativeFrom="column">
              <wp:posOffset>2285599</wp:posOffset>
            </wp:positionH>
            <wp:positionV relativeFrom="paragraph">
              <wp:posOffset>97155</wp:posOffset>
            </wp:positionV>
            <wp:extent cx="3528695" cy="2347859"/>
            <wp:effectExtent l="0" t="0" r="0" b="0"/>
            <wp:wrapNone/>
            <wp:docPr id="4098" name="Picture 2" descr="Stars, Rating, Travel, Four, Ho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Stars, Rating, Travel, Four, Hotel"/>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28695" cy="2347859"/>
                    </a:xfrm>
                    <a:prstGeom prst="rect">
                      <a:avLst/>
                    </a:prstGeom>
                    <a:noFill/>
                  </pic:spPr>
                </pic:pic>
              </a:graphicData>
            </a:graphic>
            <wp14:sizeRelH relativeFrom="margin">
              <wp14:pctWidth>0</wp14:pctWidth>
            </wp14:sizeRelH>
            <wp14:sizeRelV relativeFrom="margin">
              <wp14:pctHeight>0</wp14:pctHeight>
            </wp14:sizeRelV>
          </wp:anchor>
        </w:drawing>
      </w:r>
    </w:p>
    <w:p w14:paraId="0FD8BA49" w14:textId="77777777" w:rsidR="00803783" w:rsidRDefault="00803783" w:rsidP="00803783">
      <w:pPr>
        <w:tabs>
          <w:tab w:val="left" w:pos="3686"/>
        </w:tabs>
        <w:rPr>
          <w:rFonts w:ascii="Raleway" w:hAnsi="Raleway" w:cs="Arial"/>
          <w:b/>
          <w:sz w:val="22"/>
          <w:szCs w:val="22"/>
          <w:lang w:val="en-NZ"/>
        </w:rPr>
      </w:pPr>
    </w:p>
    <w:p w14:paraId="086F3B8B" w14:textId="77777777" w:rsidR="00803783" w:rsidRPr="00803783" w:rsidRDefault="00803783" w:rsidP="00803783">
      <w:pPr>
        <w:tabs>
          <w:tab w:val="left" w:pos="3686"/>
        </w:tabs>
        <w:rPr>
          <w:rFonts w:ascii="Raleway" w:hAnsi="Raleway" w:cs="Arial"/>
          <w:b/>
          <w:sz w:val="22"/>
          <w:szCs w:val="22"/>
          <w:lang w:val="en-NZ"/>
        </w:rPr>
      </w:pPr>
      <w:r w:rsidRPr="00803783">
        <w:rPr>
          <w:rFonts w:ascii="Raleway" w:hAnsi="Raleway" w:cs="Arial"/>
          <w:b/>
          <w:sz w:val="22"/>
          <w:szCs w:val="22"/>
          <w:lang w:val="en-NZ"/>
        </w:rPr>
        <w:t>FACT: Customer needs change</w:t>
      </w:r>
      <w:r>
        <w:rPr>
          <w:rFonts w:ascii="Raleway" w:hAnsi="Raleway" w:cs="Arial"/>
          <w:b/>
          <w:sz w:val="22"/>
          <w:szCs w:val="22"/>
          <w:lang w:val="en-NZ"/>
        </w:rPr>
        <w:br/>
        <w:t xml:space="preserve">           </w:t>
      </w:r>
      <w:r w:rsidRPr="00803783">
        <w:rPr>
          <w:rFonts w:ascii="Raleway" w:hAnsi="Raleway" w:cs="Arial"/>
          <w:b/>
          <w:sz w:val="22"/>
          <w:szCs w:val="22"/>
          <w:lang w:val="en-NZ"/>
        </w:rPr>
        <w:t xml:space="preserve"> over time</w:t>
      </w:r>
      <w:r>
        <w:rPr>
          <w:rFonts w:ascii="Raleway" w:hAnsi="Raleway" w:cs="Arial"/>
          <w:b/>
          <w:sz w:val="22"/>
          <w:szCs w:val="22"/>
          <w:lang w:val="en-NZ"/>
        </w:rPr>
        <w:br/>
      </w:r>
    </w:p>
    <w:p w14:paraId="2E4BFFBD" w14:textId="77777777" w:rsidR="00803783" w:rsidRPr="00803783" w:rsidRDefault="00803783" w:rsidP="00803783">
      <w:pPr>
        <w:rPr>
          <w:rFonts w:ascii="Raleway" w:hAnsi="Raleway" w:cs="Arial"/>
          <w:b/>
          <w:sz w:val="22"/>
          <w:szCs w:val="22"/>
          <w:lang w:val="en-NZ"/>
        </w:rPr>
      </w:pPr>
      <w:r w:rsidRPr="00803783">
        <w:rPr>
          <w:rFonts w:ascii="Raleway" w:hAnsi="Raleway" w:cs="Arial"/>
          <w:b/>
          <w:sz w:val="22"/>
          <w:szCs w:val="22"/>
          <w:lang w:val="en-NZ"/>
        </w:rPr>
        <w:t xml:space="preserve">FACT: Who your customers are </w:t>
      </w:r>
      <w:r>
        <w:rPr>
          <w:rFonts w:ascii="Raleway" w:hAnsi="Raleway" w:cs="Arial"/>
          <w:b/>
          <w:sz w:val="22"/>
          <w:szCs w:val="22"/>
          <w:lang w:val="en-NZ"/>
        </w:rPr>
        <w:br/>
        <w:t xml:space="preserve">             </w:t>
      </w:r>
      <w:r w:rsidRPr="00803783">
        <w:rPr>
          <w:rFonts w:ascii="Raleway" w:hAnsi="Raleway" w:cs="Arial"/>
          <w:b/>
          <w:sz w:val="22"/>
          <w:szCs w:val="22"/>
          <w:lang w:val="en-NZ"/>
        </w:rPr>
        <w:t>will change over time</w:t>
      </w:r>
      <w:r>
        <w:rPr>
          <w:rFonts w:ascii="Raleway" w:hAnsi="Raleway" w:cs="Arial"/>
          <w:b/>
          <w:sz w:val="22"/>
          <w:szCs w:val="22"/>
          <w:lang w:val="en-NZ"/>
        </w:rPr>
        <w:br/>
      </w:r>
    </w:p>
    <w:p w14:paraId="349ED100" w14:textId="77777777" w:rsidR="00803783" w:rsidRDefault="00803783" w:rsidP="00803783">
      <w:pPr>
        <w:rPr>
          <w:rFonts w:ascii="Raleway" w:hAnsi="Raleway" w:cs="Arial"/>
          <w:b/>
          <w:sz w:val="22"/>
          <w:szCs w:val="22"/>
          <w:lang w:val="en-NZ"/>
        </w:rPr>
      </w:pPr>
      <w:r w:rsidRPr="00803783">
        <w:rPr>
          <w:rFonts w:ascii="Raleway" w:hAnsi="Raleway" w:cs="Arial"/>
          <w:b/>
          <w:sz w:val="22"/>
          <w:szCs w:val="22"/>
          <w:lang w:val="en-NZ"/>
        </w:rPr>
        <w:t xml:space="preserve">FACT: </w:t>
      </w:r>
      <w:r>
        <w:rPr>
          <w:rFonts w:ascii="Raleway" w:hAnsi="Raleway" w:cs="Arial"/>
          <w:b/>
          <w:sz w:val="22"/>
          <w:szCs w:val="22"/>
          <w:lang w:val="en-NZ"/>
        </w:rPr>
        <w:t xml:space="preserve">What you do, and are </w:t>
      </w:r>
    </w:p>
    <w:p w14:paraId="4BC4B096" w14:textId="77777777" w:rsidR="00803783" w:rsidRPr="00803783" w:rsidRDefault="00803783" w:rsidP="00803783">
      <w:pPr>
        <w:rPr>
          <w:rFonts w:ascii="Raleway" w:hAnsi="Raleway" w:cs="Arial"/>
          <w:b/>
          <w:sz w:val="22"/>
          <w:szCs w:val="22"/>
          <w:lang w:val="en-NZ"/>
        </w:rPr>
      </w:pPr>
      <w:r>
        <w:rPr>
          <w:rFonts w:ascii="Raleway" w:hAnsi="Raleway" w:cs="Arial"/>
          <w:b/>
          <w:sz w:val="22"/>
          <w:szCs w:val="22"/>
          <w:lang w:val="en-NZ"/>
        </w:rPr>
        <w:t xml:space="preserve">             capable of</w:t>
      </w:r>
      <w:r w:rsidRPr="00803783">
        <w:rPr>
          <w:rFonts w:ascii="Raleway" w:hAnsi="Raleway" w:cs="Arial"/>
          <w:b/>
          <w:sz w:val="22"/>
          <w:szCs w:val="22"/>
          <w:lang w:val="en-NZ"/>
        </w:rPr>
        <w:t xml:space="preserve">, will change </w:t>
      </w:r>
      <w:r>
        <w:rPr>
          <w:rFonts w:ascii="Raleway" w:hAnsi="Raleway" w:cs="Arial"/>
          <w:b/>
          <w:sz w:val="22"/>
          <w:szCs w:val="22"/>
          <w:lang w:val="en-NZ"/>
        </w:rPr>
        <w:br/>
        <w:t xml:space="preserve">             </w:t>
      </w:r>
      <w:r w:rsidRPr="00803783">
        <w:rPr>
          <w:rFonts w:ascii="Raleway" w:hAnsi="Raleway" w:cs="Arial"/>
          <w:b/>
          <w:sz w:val="22"/>
          <w:szCs w:val="22"/>
          <w:lang w:val="en-NZ"/>
        </w:rPr>
        <w:t>over time</w:t>
      </w:r>
    </w:p>
    <w:p w14:paraId="53B73E30" w14:textId="77777777" w:rsidR="00286231" w:rsidRDefault="00286231" w:rsidP="005940DF">
      <w:pPr>
        <w:rPr>
          <w:rFonts w:ascii="Georgia" w:hAnsi="Georgia" w:cs="Arial"/>
          <w:b/>
          <w:color w:val="003A49"/>
          <w:sz w:val="36"/>
          <w:szCs w:val="36"/>
        </w:rPr>
      </w:pPr>
    </w:p>
    <w:p w14:paraId="37D98D28" w14:textId="77777777" w:rsidR="00286231" w:rsidRDefault="00983266" w:rsidP="005940DF">
      <w:pPr>
        <w:rPr>
          <w:rFonts w:ascii="Georgia" w:hAnsi="Georgia" w:cs="Arial"/>
          <w:b/>
          <w:color w:val="003A49"/>
          <w:sz w:val="36"/>
          <w:szCs w:val="36"/>
        </w:rPr>
      </w:pPr>
      <w:r w:rsidRPr="00BF035D">
        <w:rPr>
          <w:rFonts w:ascii="Georgia" w:hAnsi="Georgia" w:cs="Arial"/>
          <w:b/>
          <w:noProof/>
          <w:color w:val="003A49"/>
          <w:sz w:val="36"/>
          <w:szCs w:val="36"/>
          <w:lang w:val="en-NZ"/>
        </w:rPr>
        <mc:AlternateContent>
          <mc:Choice Requires="wps">
            <w:drawing>
              <wp:anchor distT="0" distB="0" distL="114300" distR="114300" simplePos="0" relativeHeight="251685888" behindDoc="0" locked="0" layoutInCell="1" allowOverlap="1" wp14:anchorId="7436B369" wp14:editId="718DC884">
                <wp:simplePos x="0" y="0"/>
                <wp:positionH relativeFrom="column">
                  <wp:posOffset>1860750</wp:posOffset>
                </wp:positionH>
                <wp:positionV relativeFrom="paragraph">
                  <wp:posOffset>114935</wp:posOffset>
                </wp:positionV>
                <wp:extent cx="4298001" cy="603525"/>
                <wp:effectExtent l="0" t="0" r="26670" b="25400"/>
                <wp:wrapNone/>
                <wp:docPr id="9242" name="Rectangle: Rounded Corners 7"/>
                <wp:cNvGraphicFramePr/>
                <a:graphic xmlns:a="http://schemas.openxmlformats.org/drawingml/2006/main">
                  <a:graphicData uri="http://schemas.microsoft.com/office/word/2010/wordprocessingShape">
                    <wps:wsp>
                      <wps:cNvSpPr/>
                      <wps:spPr>
                        <a:xfrm>
                          <a:off x="0" y="0"/>
                          <a:ext cx="4298001" cy="603525"/>
                        </a:xfrm>
                        <a:prstGeom prst="roundRect">
                          <a:avLst/>
                        </a:prstGeom>
                        <a:solidFill>
                          <a:srgbClr val="7030A0"/>
                        </a:solidFill>
                      </wps:spPr>
                      <wps:style>
                        <a:lnRef idx="1">
                          <a:schemeClr val="accent1"/>
                        </a:lnRef>
                        <a:fillRef idx="3">
                          <a:schemeClr val="accent1"/>
                        </a:fillRef>
                        <a:effectRef idx="2">
                          <a:schemeClr val="accent1"/>
                        </a:effectRef>
                        <a:fontRef idx="minor">
                          <a:schemeClr val="lt1"/>
                        </a:fontRef>
                      </wps:style>
                      <wps:txbx>
                        <w:txbxContent>
                          <w:p w14:paraId="6CF9A141" w14:textId="77777777" w:rsidR="00BF035D" w:rsidRPr="00BF035D" w:rsidRDefault="00BF035D" w:rsidP="00BF035D">
                            <w:pPr>
                              <w:pStyle w:val="NormalWeb"/>
                              <w:spacing w:before="0" w:beforeAutospacing="0" w:after="0" w:afterAutospacing="0"/>
                              <w:jc w:val="center"/>
                              <w:textAlignment w:val="baseline"/>
                              <w:rPr>
                                <w:sz w:val="32"/>
                                <w:szCs w:val="32"/>
                              </w:rPr>
                            </w:pPr>
                            <w:r w:rsidRPr="00BF035D">
                              <w:rPr>
                                <w:rFonts w:ascii="Raleway" w:hAnsi="Raleway" w:cstheme="minorBidi"/>
                                <w:b/>
                                <w:bCs/>
                                <w:color w:val="FFFFFF" w:themeColor="light1"/>
                                <w:kern w:val="24"/>
                                <w:sz w:val="32"/>
                                <w:szCs w:val="32"/>
                              </w:rPr>
                              <w:t>REGULAR REVIEW</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7436B369" id="Rectangle: Rounded Corners 7" o:spid="_x0000_s1043" style="position:absolute;margin-left:146.5pt;margin-top:9.05pt;width:338.45pt;height: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" fillcolor="#7030a0" strokecolor="#5b9bd5 [3204]" strokeweight=".5pt">
                <v:stroke joinstyle="miter"/>
                <v:textbox>
                  <w:txbxContent>
                    <w:p w14:paraId="6CF9A141" w14:textId="77777777" w:rsidR="00BF035D" w:rsidRPr="00BF035D" w:rsidRDefault="00BF035D" w:rsidP="00BF035D">
                      <w:pPr>
                        <w:pStyle w:val="NormalWeb"/>
                        <w:spacing w:before="0" w:beforeAutospacing="0" w:after="0" w:afterAutospacing="0"/>
                        <w:jc w:val="center"/>
                        <w:textAlignment w:val="baseline"/>
                        <w:rPr>
                          <w:sz w:val="32"/>
                          <w:szCs w:val="32"/>
                        </w:rPr>
                      </w:pPr>
                      <w:r w:rsidRPr="00BF035D">
                        <w:rPr>
                          <w:rFonts w:ascii="Raleway" w:hAnsi="Raleway" w:cstheme="minorBidi"/>
                          <w:b/>
                          <w:bCs/>
                          <w:color w:val="FFFFFF" w:themeColor="light1"/>
                          <w:kern w:val="24"/>
                          <w:sz w:val="32"/>
                          <w:szCs w:val="32"/>
                        </w:rPr>
                        <w:t>REGULAR REVIEW</w:t>
                      </w:r>
                    </w:p>
                  </w:txbxContent>
                </v:textbox>
              </v:roundrect>
            </w:pict>
          </mc:Fallback>
        </mc:AlternateContent>
      </w:r>
    </w:p>
    <w:p w14:paraId="30090994" w14:textId="77777777" w:rsidR="00286231" w:rsidRDefault="00286231" w:rsidP="005940DF">
      <w:pPr>
        <w:rPr>
          <w:rFonts w:ascii="Georgia" w:hAnsi="Georgia" w:cs="Arial"/>
          <w:b/>
          <w:color w:val="003A49"/>
          <w:sz w:val="36"/>
          <w:szCs w:val="36"/>
        </w:rPr>
      </w:pPr>
    </w:p>
    <w:p w14:paraId="65C148A2" w14:textId="77777777" w:rsidR="00286231" w:rsidRDefault="00286231" w:rsidP="005940DF">
      <w:pPr>
        <w:rPr>
          <w:rFonts w:ascii="Georgia" w:hAnsi="Georgia" w:cs="Arial"/>
          <w:b/>
          <w:color w:val="003A49"/>
          <w:sz w:val="36"/>
          <w:szCs w:val="36"/>
        </w:rPr>
      </w:pPr>
    </w:p>
    <w:p w14:paraId="430C4ED6" w14:textId="77777777" w:rsidR="00286231" w:rsidRDefault="00286231" w:rsidP="005940DF">
      <w:pPr>
        <w:rPr>
          <w:rFonts w:ascii="Georgia" w:hAnsi="Georgia" w:cs="Arial"/>
          <w:b/>
          <w:color w:val="003A49"/>
          <w:sz w:val="36"/>
          <w:szCs w:val="36"/>
        </w:rPr>
      </w:pPr>
    </w:p>
    <w:p w14:paraId="4A39355E" w14:textId="77777777" w:rsidR="00983266" w:rsidRDefault="00983266">
      <w:pPr>
        <w:rPr>
          <w:rFonts w:ascii="Georgia" w:hAnsi="Georgia" w:cs="Arial"/>
          <w:b/>
          <w:color w:val="003A49"/>
          <w:sz w:val="36"/>
          <w:szCs w:val="36"/>
        </w:rPr>
      </w:pPr>
    </w:p>
    <w:p w14:paraId="0FC137E2" w14:textId="77777777" w:rsidR="00983266" w:rsidRDefault="00983266">
      <w:pPr>
        <w:rPr>
          <w:rFonts w:ascii="Georgia" w:hAnsi="Georgia" w:cs="Arial"/>
          <w:b/>
          <w:color w:val="003A49"/>
          <w:sz w:val="36"/>
          <w:szCs w:val="36"/>
        </w:rPr>
      </w:pPr>
      <w:r>
        <w:rPr>
          <w:rFonts w:ascii="Georgia" w:hAnsi="Georgia" w:cs="Arial"/>
          <w:b/>
          <w:color w:val="003A49"/>
          <w:sz w:val="36"/>
          <w:szCs w:val="36"/>
        </w:rPr>
        <w:t>Actions from Here:</w:t>
      </w:r>
    </w:p>
    <w:p w14:paraId="02899FB0" w14:textId="77777777" w:rsidR="00983266" w:rsidRDefault="00983266">
      <w:pPr>
        <w:rPr>
          <w:rFonts w:ascii="Georgia" w:hAnsi="Georgia" w:cs="Arial"/>
          <w:b/>
          <w:color w:val="003A49"/>
          <w:sz w:val="36"/>
          <w:szCs w:val="36"/>
        </w:rPr>
      </w:pPr>
    </w:p>
    <w:p w14:paraId="74BFDA75" w14:textId="77777777" w:rsidR="004E7E24" w:rsidRPr="00983266" w:rsidRDefault="00F903DB" w:rsidP="00983266">
      <w:pPr>
        <w:numPr>
          <w:ilvl w:val="0"/>
          <w:numId w:val="1"/>
        </w:numPr>
        <w:rPr>
          <w:rFonts w:ascii="Raleway" w:hAnsi="Raleway" w:cs="Arial"/>
          <w:sz w:val="22"/>
          <w:szCs w:val="22"/>
          <w:lang w:val="en-NZ"/>
        </w:rPr>
      </w:pPr>
      <w:r w:rsidRPr="00983266">
        <w:rPr>
          <w:rFonts w:ascii="Raleway" w:hAnsi="Raleway" w:cs="Arial"/>
          <w:sz w:val="22"/>
          <w:szCs w:val="22"/>
          <w:lang w:val="en-NZ"/>
        </w:rPr>
        <w:t>Continue to work on your customer map over the next week</w:t>
      </w:r>
    </w:p>
    <w:p w14:paraId="7F2CAB32" w14:textId="77777777" w:rsidR="004E7E24" w:rsidRPr="00983266" w:rsidRDefault="00F903DB" w:rsidP="00983266">
      <w:pPr>
        <w:numPr>
          <w:ilvl w:val="0"/>
          <w:numId w:val="2"/>
        </w:numPr>
        <w:rPr>
          <w:rFonts w:ascii="Raleway" w:hAnsi="Raleway" w:cs="Arial"/>
          <w:sz w:val="22"/>
          <w:szCs w:val="22"/>
          <w:lang w:val="en-NZ"/>
        </w:rPr>
      </w:pPr>
      <w:r w:rsidRPr="00983266">
        <w:rPr>
          <w:rFonts w:ascii="Raleway" w:hAnsi="Raleway" w:cs="Arial"/>
          <w:sz w:val="22"/>
          <w:szCs w:val="22"/>
          <w:lang w:val="en-NZ"/>
        </w:rPr>
        <w:t>Set up meetings with key Internal Customers</w:t>
      </w:r>
    </w:p>
    <w:p w14:paraId="6FB09546" w14:textId="79BF5744" w:rsidR="004E7E24" w:rsidRPr="00983266" w:rsidRDefault="00F903DB" w:rsidP="00983266">
      <w:pPr>
        <w:numPr>
          <w:ilvl w:val="0"/>
          <w:numId w:val="3"/>
        </w:numPr>
        <w:rPr>
          <w:rFonts w:ascii="Raleway" w:hAnsi="Raleway" w:cs="Arial"/>
          <w:sz w:val="22"/>
          <w:szCs w:val="22"/>
          <w:lang w:val="en-NZ"/>
        </w:rPr>
      </w:pPr>
      <w:r w:rsidRPr="00983266">
        <w:rPr>
          <w:rFonts w:ascii="Raleway" w:hAnsi="Raleway" w:cs="Arial"/>
          <w:sz w:val="22"/>
          <w:szCs w:val="22"/>
          <w:lang w:val="en-NZ"/>
        </w:rPr>
        <w:t xml:space="preserve">Determine any changes and feed </w:t>
      </w:r>
      <w:r w:rsidR="00F3191A">
        <w:rPr>
          <w:rFonts w:ascii="Raleway" w:hAnsi="Raleway" w:cs="Arial"/>
          <w:sz w:val="22"/>
          <w:szCs w:val="22"/>
          <w:lang w:val="en-NZ"/>
        </w:rPr>
        <w:t xml:space="preserve">this </w:t>
      </w:r>
      <w:r w:rsidRPr="00983266">
        <w:rPr>
          <w:rFonts w:ascii="Raleway" w:hAnsi="Raleway" w:cs="Arial"/>
          <w:sz w:val="22"/>
          <w:szCs w:val="22"/>
          <w:lang w:val="en-NZ"/>
        </w:rPr>
        <w:t>back to your customers</w:t>
      </w:r>
    </w:p>
    <w:p w14:paraId="645B7EDC" w14:textId="77777777" w:rsidR="004E7E24" w:rsidRPr="00983266" w:rsidRDefault="00F903DB" w:rsidP="00983266">
      <w:pPr>
        <w:numPr>
          <w:ilvl w:val="0"/>
          <w:numId w:val="4"/>
        </w:numPr>
        <w:rPr>
          <w:rFonts w:ascii="Raleway" w:hAnsi="Raleway" w:cs="Arial"/>
          <w:sz w:val="22"/>
          <w:szCs w:val="22"/>
          <w:lang w:val="en-NZ"/>
        </w:rPr>
      </w:pPr>
      <w:r w:rsidRPr="00983266">
        <w:rPr>
          <w:rFonts w:ascii="Raleway" w:hAnsi="Raleway" w:cs="Arial"/>
          <w:sz w:val="22"/>
          <w:szCs w:val="22"/>
          <w:lang w:val="en-NZ"/>
        </w:rPr>
        <w:t>Put changes in place</w:t>
      </w:r>
    </w:p>
    <w:p w14:paraId="251EB56F" w14:textId="77777777" w:rsidR="004E7E24" w:rsidRPr="00983266" w:rsidRDefault="00F903DB" w:rsidP="00983266">
      <w:pPr>
        <w:numPr>
          <w:ilvl w:val="0"/>
          <w:numId w:val="5"/>
        </w:numPr>
        <w:rPr>
          <w:rFonts w:ascii="Raleway" w:hAnsi="Raleway" w:cs="Arial"/>
          <w:sz w:val="22"/>
          <w:szCs w:val="22"/>
          <w:lang w:val="en-NZ"/>
        </w:rPr>
      </w:pPr>
      <w:r w:rsidRPr="00983266">
        <w:rPr>
          <w:rFonts w:ascii="Raleway" w:hAnsi="Raleway" w:cs="Arial"/>
          <w:sz w:val="22"/>
          <w:szCs w:val="22"/>
          <w:lang w:val="en-NZ"/>
        </w:rPr>
        <w:t>Decide on a mechanism to receive feedback from your customers</w:t>
      </w:r>
    </w:p>
    <w:p w14:paraId="2623324D" w14:textId="77777777" w:rsidR="004E7E24" w:rsidRPr="00983266" w:rsidRDefault="00F903DB" w:rsidP="00983266">
      <w:pPr>
        <w:numPr>
          <w:ilvl w:val="0"/>
          <w:numId w:val="6"/>
        </w:numPr>
        <w:rPr>
          <w:rFonts w:ascii="Raleway" w:hAnsi="Raleway" w:cs="Arial"/>
          <w:sz w:val="22"/>
          <w:szCs w:val="22"/>
          <w:lang w:val="en-NZ"/>
        </w:rPr>
      </w:pPr>
      <w:r w:rsidRPr="00983266">
        <w:rPr>
          <w:rFonts w:ascii="Raleway" w:hAnsi="Raleway" w:cs="Arial"/>
          <w:sz w:val="22"/>
          <w:szCs w:val="22"/>
          <w:lang w:val="en-NZ"/>
        </w:rPr>
        <w:t>Diary your next annual review</w:t>
      </w:r>
    </w:p>
    <w:p w14:paraId="2F4D78AF" w14:textId="77777777" w:rsidR="00983266" w:rsidRDefault="00983266">
      <w:pPr>
        <w:rPr>
          <w:rFonts w:ascii="Georgia" w:hAnsi="Georgia" w:cs="Arial"/>
          <w:b/>
          <w:color w:val="003A49"/>
          <w:sz w:val="36"/>
          <w:szCs w:val="36"/>
        </w:rPr>
      </w:pPr>
      <w:r>
        <w:rPr>
          <w:rFonts w:ascii="Georgia" w:hAnsi="Georgia" w:cs="Arial"/>
          <w:b/>
          <w:color w:val="003A49"/>
          <w:sz w:val="36"/>
          <w:szCs w:val="36"/>
        </w:rPr>
        <w:br w:type="page"/>
      </w:r>
    </w:p>
    <w:p w14:paraId="4A1B9AB4" w14:textId="77777777" w:rsidR="00286231" w:rsidRPr="00985804" w:rsidRDefault="00286231" w:rsidP="00985804">
      <w:pPr>
        <w:widowControl w:val="0"/>
        <w:autoSpaceDE w:val="0"/>
        <w:autoSpaceDN w:val="0"/>
        <w:adjustRightInd w:val="0"/>
        <w:spacing w:line="312" w:lineRule="auto"/>
        <w:ind w:left="-851" w:right="-1089"/>
        <w:jc w:val="center"/>
        <w:textAlignment w:val="center"/>
        <w:rPr>
          <w:rFonts w:ascii="Georgia" w:hAnsi="Georgia" w:cs="Arial"/>
          <w:b/>
          <w:color w:val="003A49"/>
          <w:sz w:val="52"/>
          <w:szCs w:val="52"/>
        </w:rPr>
      </w:pPr>
      <w:r w:rsidRPr="00985804">
        <w:rPr>
          <w:rFonts w:ascii="Georgia" w:hAnsi="Georgia" w:cs="Arial"/>
          <w:b/>
          <w:color w:val="003A49"/>
          <w:sz w:val="52"/>
          <w:szCs w:val="52"/>
        </w:rPr>
        <w:t>Internal Customer Requirements</w:t>
      </w:r>
    </w:p>
    <w:p w14:paraId="200AD006" w14:textId="77777777" w:rsidR="00286231" w:rsidRPr="00985804" w:rsidRDefault="00286231" w:rsidP="00985804">
      <w:pPr>
        <w:widowControl w:val="0"/>
        <w:autoSpaceDE w:val="0"/>
        <w:autoSpaceDN w:val="0"/>
        <w:adjustRightInd w:val="0"/>
        <w:spacing w:line="312" w:lineRule="auto"/>
        <w:ind w:left="-851" w:right="-1089"/>
        <w:jc w:val="center"/>
        <w:textAlignment w:val="center"/>
        <w:rPr>
          <w:rFonts w:ascii="Raleway" w:hAnsi="Raleway" w:cs="Arial"/>
          <w:b/>
          <w:color w:val="003A49"/>
          <w:sz w:val="32"/>
          <w:szCs w:val="32"/>
        </w:rPr>
      </w:pPr>
      <w:r w:rsidRPr="00985804">
        <w:rPr>
          <w:rFonts w:ascii="Raleway" w:hAnsi="Raleway" w:cs="Arial"/>
          <w:b/>
          <w:color w:val="003A49"/>
          <w:sz w:val="32"/>
          <w:szCs w:val="32"/>
        </w:rPr>
        <w:t>Conversation Guide</w:t>
      </w:r>
    </w:p>
    <w:p w14:paraId="59DB277B" w14:textId="77777777" w:rsidR="00286231" w:rsidRDefault="00286231" w:rsidP="00286231">
      <w:pPr>
        <w:rPr>
          <w:rFonts w:ascii="Raleway" w:hAnsi="Raleway"/>
          <w:b/>
          <w:sz w:val="32"/>
          <w:szCs w:val="32"/>
        </w:rPr>
      </w:pPr>
    </w:p>
    <w:tbl>
      <w:tblPr>
        <w:tblStyle w:val="TableGrid"/>
        <w:tblW w:w="10490"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50"/>
        <w:gridCol w:w="2552"/>
        <w:gridCol w:w="2688"/>
      </w:tblGrid>
      <w:tr w:rsidR="00286231" w:rsidRPr="006012AC" w14:paraId="0F074AF4" w14:textId="77777777" w:rsidTr="00286231">
        <w:tc>
          <w:tcPr>
            <w:tcW w:w="10490" w:type="dxa"/>
            <w:gridSpan w:val="3"/>
          </w:tcPr>
          <w:p w14:paraId="47868774" w14:textId="5F992BD9" w:rsidR="00286231" w:rsidRPr="00985804" w:rsidRDefault="00286231" w:rsidP="00065997">
            <w:pPr>
              <w:jc w:val="center"/>
              <w:rPr>
                <w:rFonts w:ascii="Raleway" w:hAnsi="Raleway"/>
                <w:sz w:val="18"/>
                <w:szCs w:val="18"/>
              </w:rPr>
            </w:pPr>
            <w:r w:rsidRPr="00985804">
              <w:rPr>
                <w:rFonts w:ascii="Raleway" w:hAnsi="Raleway"/>
                <w:sz w:val="18"/>
                <w:szCs w:val="18"/>
              </w:rPr>
              <w:t xml:space="preserve">Explain to your internal customer that the purpose of this session is so that you can better understand </w:t>
            </w:r>
            <w:r w:rsidR="00985804">
              <w:rPr>
                <w:rFonts w:ascii="Raleway" w:hAnsi="Raleway"/>
                <w:sz w:val="18"/>
                <w:szCs w:val="18"/>
              </w:rPr>
              <w:br/>
            </w:r>
            <w:r w:rsidRPr="00985804">
              <w:rPr>
                <w:rFonts w:ascii="Raleway" w:hAnsi="Raleway"/>
                <w:sz w:val="18"/>
                <w:szCs w:val="18"/>
              </w:rPr>
              <w:t xml:space="preserve">what they need from you and what requirements they have to meet so that you can </w:t>
            </w:r>
            <w:r w:rsidR="00985804">
              <w:rPr>
                <w:rFonts w:ascii="Raleway" w:hAnsi="Raleway"/>
                <w:sz w:val="18"/>
                <w:szCs w:val="18"/>
              </w:rPr>
              <w:br/>
            </w:r>
            <w:r w:rsidRPr="00985804">
              <w:rPr>
                <w:rFonts w:ascii="Raleway" w:hAnsi="Raleway"/>
                <w:sz w:val="18"/>
                <w:szCs w:val="18"/>
              </w:rPr>
              <w:t xml:space="preserve">make sure you’re providing them </w:t>
            </w:r>
            <w:r w:rsidR="00F3191A">
              <w:rPr>
                <w:rFonts w:ascii="Raleway" w:hAnsi="Raleway"/>
                <w:sz w:val="18"/>
                <w:szCs w:val="18"/>
              </w:rPr>
              <w:t xml:space="preserve">with </w:t>
            </w:r>
            <w:r w:rsidRPr="00985804">
              <w:rPr>
                <w:rFonts w:ascii="Raleway" w:hAnsi="Raleway"/>
                <w:sz w:val="18"/>
                <w:szCs w:val="18"/>
              </w:rPr>
              <w:t xml:space="preserve">the best possible service. </w:t>
            </w:r>
            <w:r w:rsidRPr="00985804">
              <w:rPr>
                <w:rFonts w:ascii="Raleway" w:hAnsi="Raleway"/>
                <w:sz w:val="18"/>
                <w:szCs w:val="18"/>
              </w:rPr>
              <w:br/>
            </w:r>
          </w:p>
        </w:tc>
      </w:tr>
      <w:tr w:rsidR="00286231" w:rsidRPr="006012AC" w14:paraId="15FED96C" w14:textId="77777777" w:rsidTr="00286231">
        <w:tc>
          <w:tcPr>
            <w:tcW w:w="7802" w:type="dxa"/>
            <w:gridSpan w:val="2"/>
            <w:tcBorders>
              <w:bottom w:val="single" w:sz="4" w:space="0" w:color="auto"/>
            </w:tcBorders>
          </w:tcPr>
          <w:p w14:paraId="25D33601" w14:textId="77777777" w:rsidR="00286231" w:rsidRDefault="00286231" w:rsidP="00065997">
            <w:pPr>
              <w:rPr>
                <w:rFonts w:ascii="Raleway" w:hAnsi="Raleway"/>
                <w:sz w:val="22"/>
                <w:szCs w:val="22"/>
              </w:rPr>
            </w:pPr>
            <w:r w:rsidRPr="006012AC">
              <w:rPr>
                <w:rFonts w:ascii="Raleway" w:hAnsi="Raleway"/>
                <w:sz w:val="22"/>
                <w:szCs w:val="22"/>
              </w:rPr>
              <w:t>Internal Customer:</w:t>
            </w:r>
          </w:p>
          <w:p w14:paraId="32CB8328" w14:textId="77777777" w:rsidR="00286231" w:rsidRDefault="00286231" w:rsidP="00065997">
            <w:pPr>
              <w:rPr>
                <w:rFonts w:ascii="Raleway" w:hAnsi="Raleway"/>
                <w:sz w:val="22"/>
                <w:szCs w:val="22"/>
              </w:rPr>
            </w:pPr>
          </w:p>
        </w:tc>
        <w:tc>
          <w:tcPr>
            <w:tcW w:w="2688" w:type="dxa"/>
            <w:tcBorders>
              <w:bottom w:val="single" w:sz="4" w:space="0" w:color="auto"/>
            </w:tcBorders>
          </w:tcPr>
          <w:p w14:paraId="44735140" w14:textId="77777777" w:rsidR="00286231" w:rsidRDefault="00286231" w:rsidP="00065997">
            <w:pPr>
              <w:rPr>
                <w:rFonts w:ascii="Raleway" w:hAnsi="Raleway"/>
                <w:sz w:val="22"/>
                <w:szCs w:val="22"/>
              </w:rPr>
            </w:pPr>
            <w:r w:rsidRPr="006012AC">
              <w:rPr>
                <w:rFonts w:ascii="Raleway" w:hAnsi="Raleway"/>
                <w:sz w:val="22"/>
                <w:szCs w:val="22"/>
              </w:rPr>
              <w:t>Date:</w:t>
            </w:r>
            <w:r w:rsidR="00985804">
              <w:rPr>
                <w:rFonts w:ascii="Raleway" w:hAnsi="Raleway"/>
                <w:sz w:val="22"/>
                <w:szCs w:val="22"/>
              </w:rPr>
              <w:br/>
            </w:r>
          </w:p>
          <w:p w14:paraId="1700D52D" w14:textId="77777777" w:rsidR="00985804" w:rsidRPr="006012AC" w:rsidRDefault="00985804" w:rsidP="00065997">
            <w:pPr>
              <w:rPr>
                <w:rFonts w:ascii="Raleway" w:hAnsi="Raleway"/>
                <w:sz w:val="22"/>
                <w:szCs w:val="22"/>
              </w:rPr>
            </w:pPr>
          </w:p>
        </w:tc>
      </w:tr>
      <w:tr w:rsidR="00286231" w:rsidRPr="006012AC" w14:paraId="0F2F41EC" w14:textId="77777777" w:rsidTr="00286231">
        <w:tc>
          <w:tcPr>
            <w:tcW w:w="10490" w:type="dxa"/>
            <w:gridSpan w:val="3"/>
            <w:tcBorders>
              <w:top w:val="single" w:sz="4" w:space="0" w:color="auto"/>
            </w:tcBorders>
          </w:tcPr>
          <w:p w14:paraId="6CE7AEF1" w14:textId="77777777" w:rsidR="00286231" w:rsidRPr="006012AC" w:rsidRDefault="00286231" w:rsidP="00065997">
            <w:pPr>
              <w:rPr>
                <w:rFonts w:ascii="Raleway" w:hAnsi="Raleway"/>
                <w:sz w:val="22"/>
                <w:szCs w:val="22"/>
              </w:rPr>
            </w:pPr>
          </w:p>
        </w:tc>
      </w:tr>
      <w:tr w:rsidR="00286231" w:rsidRPr="006012AC" w14:paraId="6F5E3A4D" w14:textId="77777777" w:rsidTr="00286231">
        <w:tc>
          <w:tcPr>
            <w:tcW w:w="10490" w:type="dxa"/>
            <w:gridSpan w:val="3"/>
            <w:tcBorders>
              <w:bottom w:val="single" w:sz="4" w:space="0" w:color="auto"/>
            </w:tcBorders>
          </w:tcPr>
          <w:p w14:paraId="2300C3A4" w14:textId="77777777" w:rsidR="00286231" w:rsidRPr="006012AC" w:rsidRDefault="00286231" w:rsidP="00065997">
            <w:pPr>
              <w:rPr>
                <w:rFonts w:ascii="Raleway" w:hAnsi="Raleway"/>
                <w:sz w:val="22"/>
                <w:szCs w:val="22"/>
              </w:rPr>
            </w:pPr>
            <w:r w:rsidRPr="006012AC">
              <w:rPr>
                <w:rFonts w:ascii="Raleway" w:hAnsi="Raleway"/>
                <w:sz w:val="22"/>
                <w:szCs w:val="22"/>
              </w:rPr>
              <w:t xml:space="preserve">What are the most important things you rely on </w:t>
            </w:r>
            <w:r>
              <w:rPr>
                <w:rFonts w:ascii="Raleway" w:hAnsi="Raleway"/>
                <w:sz w:val="22"/>
                <w:szCs w:val="22"/>
              </w:rPr>
              <w:t>from me/my team</w:t>
            </w:r>
            <w:r w:rsidRPr="006012AC">
              <w:rPr>
                <w:rFonts w:ascii="Raleway" w:hAnsi="Raleway"/>
                <w:sz w:val="22"/>
                <w:szCs w:val="22"/>
              </w:rPr>
              <w:t xml:space="preserve">? </w:t>
            </w:r>
            <w:r w:rsidR="00983266">
              <w:rPr>
                <w:rFonts w:ascii="Raleway" w:hAnsi="Raleway"/>
                <w:sz w:val="22"/>
                <w:szCs w:val="22"/>
              </w:rPr>
              <w:br/>
            </w:r>
          </w:p>
        </w:tc>
      </w:tr>
      <w:tr w:rsidR="00286231" w:rsidRPr="006012AC" w14:paraId="11E52937" w14:textId="77777777" w:rsidTr="00286231">
        <w:tc>
          <w:tcPr>
            <w:tcW w:w="10490" w:type="dxa"/>
            <w:gridSpan w:val="3"/>
            <w:tcBorders>
              <w:top w:val="single" w:sz="4" w:space="0" w:color="auto"/>
              <w:left w:val="single" w:sz="4" w:space="0" w:color="auto"/>
              <w:bottom w:val="single" w:sz="4" w:space="0" w:color="auto"/>
              <w:right w:val="single" w:sz="4" w:space="0" w:color="auto"/>
            </w:tcBorders>
            <w:shd w:val="clear" w:color="auto" w:fill="auto"/>
          </w:tcPr>
          <w:p w14:paraId="0CEF8001" w14:textId="77777777" w:rsidR="00286231" w:rsidRDefault="00286231" w:rsidP="00065997">
            <w:pPr>
              <w:pStyle w:val="ListParagraph"/>
              <w:rPr>
                <w:rFonts w:ascii="Raleway" w:hAnsi="Raleway"/>
                <w:color w:val="FFFFFF" w:themeColor="background1"/>
                <w:sz w:val="22"/>
                <w:szCs w:val="22"/>
              </w:rPr>
            </w:pPr>
          </w:p>
          <w:p w14:paraId="5B0E6CB8" w14:textId="77777777" w:rsidR="00286231" w:rsidRDefault="00286231" w:rsidP="00065997">
            <w:pPr>
              <w:pStyle w:val="ListParagraph"/>
              <w:rPr>
                <w:rFonts w:ascii="Raleway" w:hAnsi="Raleway"/>
                <w:color w:val="FFFFFF" w:themeColor="background1"/>
                <w:sz w:val="22"/>
                <w:szCs w:val="22"/>
              </w:rPr>
            </w:pPr>
          </w:p>
          <w:p w14:paraId="536DBE30" w14:textId="77777777" w:rsidR="00286231" w:rsidRDefault="00286231" w:rsidP="00065997">
            <w:pPr>
              <w:pStyle w:val="ListParagraph"/>
              <w:rPr>
                <w:rFonts w:ascii="Raleway" w:hAnsi="Raleway"/>
                <w:color w:val="FFFFFF" w:themeColor="background1"/>
                <w:sz w:val="22"/>
                <w:szCs w:val="22"/>
              </w:rPr>
            </w:pPr>
          </w:p>
          <w:p w14:paraId="34260E21" w14:textId="77777777" w:rsidR="00286231" w:rsidRPr="006012AC" w:rsidRDefault="00286231" w:rsidP="00065997">
            <w:pPr>
              <w:pStyle w:val="ListParagraph"/>
              <w:rPr>
                <w:rFonts w:ascii="Raleway" w:hAnsi="Raleway"/>
                <w:color w:val="FFFFFF" w:themeColor="background1"/>
                <w:sz w:val="22"/>
                <w:szCs w:val="22"/>
              </w:rPr>
            </w:pPr>
          </w:p>
          <w:p w14:paraId="32F8E7E6" w14:textId="77777777" w:rsidR="00286231" w:rsidRPr="006012AC" w:rsidRDefault="00286231" w:rsidP="00065997">
            <w:pPr>
              <w:pStyle w:val="ListParagraph"/>
              <w:rPr>
                <w:rFonts w:ascii="Raleway" w:hAnsi="Raleway"/>
                <w:sz w:val="22"/>
                <w:szCs w:val="22"/>
              </w:rPr>
            </w:pPr>
          </w:p>
        </w:tc>
      </w:tr>
      <w:tr w:rsidR="00286231" w:rsidRPr="006012AC" w14:paraId="7403B670" w14:textId="77777777" w:rsidTr="00286231">
        <w:tc>
          <w:tcPr>
            <w:tcW w:w="10490" w:type="dxa"/>
            <w:gridSpan w:val="3"/>
            <w:tcBorders>
              <w:top w:val="single" w:sz="4" w:space="0" w:color="auto"/>
              <w:left w:val="single" w:sz="4" w:space="0" w:color="auto"/>
              <w:bottom w:val="single" w:sz="4" w:space="0" w:color="auto"/>
              <w:right w:val="single" w:sz="4" w:space="0" w:color="auto"/>
            </w:tcBorders>
            <w:shd w:val="clear" w:color="auto" w:fill="auto"/>
          </w:tcPr>
          <w:p w14:paraId="1F6AE179" w14:textId="77777777" w:rsidR="00286231" w:rsidRDefault="00286231" w:rsidP="00065997">
            <w:pPr>
              <w:pStyle w:val="ListParagraph"/>
              <w:rPr>
                <w:rFonts w:ascii="Raleway" w:hAnsi="Raleway"/>
                <w:color w:val="FFFFFF" w:themeColor="background1"/>
                <w:sz w:val="22"/>
                <w:szCs w:val="22"/>
              </w:rPr>
            </w:pPr>
          </w:p>
          <w:p w14:paraId="6258A52A" w14:textId="77777777" w:rsidR="00286231" w:rsidRDefault="00286231" w:rsidP="00065997">
            <w:pPr>
              <w:pStyle w:val="ListParagraph"/>
              <w:rPr>
                <w:rFonts w:ascii="Raleway" w:hAnsi="Raleway"/>
                <w:color w:val="FFFFFF" w:themeColor="background1"/>
                <w:sz w:val="22"/>
                <w:szCs w:val="22"/>
              </w:rPr>
            </w:pPr>
          </w:p>
          <w:p w14:paraId="7DC51DA9" w14:textId="77777777" w:rsidR="00286231" w:rsidRDefault="00286231" w:rsidP="00065997">
            <w:pPr>
              <w:pStyle w:val="ListParagraph"/>
              <w:rPr>
                <w:rFonts w:ascii="Raleway" w:hAnsi="Raleway"/>
                <w:color w:val="FFFFFF" w:themeColor="background1"/>
                <w:sz w:val="22"/>
                <w:szCs w:val="22"/>
              </w:rPr>
            </w:pPr>
          </w:p>
          <w:p w14:paraId="0E0FE1B2" w14:textId="77777777" w:rsidR="00286231" w:rsidRDefault="00286231" w:rsidP="00065997">
            <w:pPr>
              <w:pStyle w:val="ListParagraph"/>
              <w:rPr>
                <w:rFonts w:ascii="Raleway" w:hAnsi="Raleway"/>
                <w:color w:val="FFFFFF" w:themeColor="background1"/>
                <w:sz w:val="22"/>
                <w:szCs w:val="22"/>
              </w:rPr>
            </w:pPr>
          </w:p>
          <w:p w14:paraId="1252228A" w14:textId="77777777" w:rsidR="00286231" w:rsidRDefault="00286231" w:rsidP="00065997">
            <w:pPr>
              <w:pStyle w:val="ListParagraph"/>
              <w:rPr>
                <w:rFonts w:ascii="Raleway" w:hAnsi="Raleway"/>
                <w:color w:val="FFFFFF" w:themeColor="background1"/>
                <w:sz w:val="22"/>
                <w:szCs w:val="22"/>
              </w:rPr>
            </w:pPr>
          </w:p>
        </w:tc>
      </w:tr>
      <w:tr w:rsidR="00286231" w:rsidRPr="006012AC" w14:paraId="2AB42731" w14:textId="77777777" w:rsidTr="00286231">
        <w:tc>
          <w:tcPr>
            <w:tcW w:w="10490" w:type="dxa"/>
            <w:gridSpan w:val="3"/>
            <w:tcBorders>
              <w:top w:val="single" w:sz="4" w:space="0" w:color="auto"/>
              <w:left w:val="single" w:sz="4" w:space="0" w:color="auto"/>
              <w:bottom w:val="single" w:sz="4" w:space="0" w:color="auto"/>
              <w:right w:val="single" w:sz="4" w:space="0" w:color="auto"/>
            </w:tcBorders>
            <w:shd w:val="clear" w:color="auto" w:fill="auto"/>
          </w:tcPr>
          <w:p w14:paraId="4D7ACA44" w14:textId="77777777" w:rsidR="00286231" w:rsidRDefault="00286231" w:rsidP="00065997">
            <w:pPr>
              <w:pStyle w:val="ListParagraph"/>
              <w:rPr>
                <w:rFonts w:ascii="Raleway" w:hAnsi="Raleway"/>
                <w:color w:val="FFFFFF" w:themeColor="background1"/>
                <w:sz w:val="22"/>
                <w:szCs w:val="22"/>
              </w:rPr>
            </w:pPr>
          </w:p>
          <w:p w14:paraId="7AAE7BF9" w14:textId="77777777" w:rsidR="00286231" w:rsidRDefault="00286231" w:rsidP="00065997">
            <w:pPr>
              <w:pStyle w:val="ListParagraph"/>
              <w:rPr>
                <w:rFonts w:ascii="Raleway" w:hAnsi="Raleway"/>
                <w:color w:val="FFFFFF" w:themeColor="background1"/>
                <w:sz w:val="22"/>
                <w:szCs w:val="22"/>
              </w:rPr>
            </w:pPr>
          </w:p>
          <w:p w14:paraId="12D70788" w14:textId="77777777" w:rsidR="00286231" w:rsidRDefault="00286231" w:rsidP="00065997">
            <w:pPr>
              <w:pStyle w:val="ListParagraph"/>
              <w:rPr>
                <w:rFonts w:ascii="Raleway" w:hAnsi="Raleway"/>
                <w:color w:val="FFFFFF" w:themeColor="background1"/>
                <w:sz w:val="22"/>
                <w:szCs w:val="22"/>
              </w:rPr>
            </w:pPr>
          </w:p>
          <w:p w14:paraId="5E489A7C" w14:textId="77777777" w:rsidR="00286231" w:rsidRDefault="00286231" w:rsidP="00065997">
            <w:pPr>
              <w:pStyle w:val="ListParagraph"/>
              <w:rPr>
                <w:rFonts w:ascii="Raleway" w:hAnsi="Raleway"/>
                <w:color w:val="FFFFFF" w:themeColor="background1"/>
                <w:sz w:val="22"/>
                <w:szCs w:val="22"/>
              </w:rPr>
            </w:pPr>
          </w:p>
          <w:p w14:paraId="225B7C16" w14:textId="77777777" w:rsidR="00286231" w:rsidRDefault="00286231" w:rsidP="00065997">
            <w:pPr>
              <w:pStyle w:val="ListParagraph"/>
              <w:rPr>
                <w:rFonts w:ascii="Raleway" w:hAnsi="Raleway"/>
                <w:color w:val="FFFFFF" w:themeColor="background1"/>
                <w:sz w:val="22"/>
                <w:szCs w:val="22"/>
              </w:rPr>
            </w:pPr>
          </w:p>
        </w:tc>
      </w:tr>
      <w:tr w:rsidR="00286231" w:rsidRPr="006012AC" w14:paraId="2CDB1FF8" w14:textId="77777777" w:rsidTr="00286231">
        <w:tc>
          <w:tcPr>
            <w:tcW w:w="10490" w:type="dxa"/>
            <w:gridSpan w:val="3"/>
            <w:tcBorders>
              <w:top w:val="single" w:sz="4" w:space="0" w:color="auto"/>
              <w:bottom w:val="single" w:sz="4" w:space="0" w:color="auto"/>
            </w:tcBorders>
          </w:tcPr>
          <w:p w14:paraId="5C505C6A" w14:textId="77777777" w:rsidR="00286231" w:rsidRDefault="00286231" w:rsidP="00065997">
            <w:pPr>
              <w:rPr>
                <w:rFonts w:ascii="Raleway" w:hAnsi="Raleway"/>
                <w:sz w:val="22"/>
                <w:szCs w:val="22"/>
              </w:rPr>
            </w:pPr>
          </w:p>
          <w:p w14:paraId="11F631A4" w14:textId="77777777" w:rsidR="00286231" w:rsidRPr="006012AC" w:rsidRDefault="00286231" w:rsidP="00065997">
            <w:pPr>
              <w:rPr>
                <w:rFonts w:ascii="Raleway" w:hAnsi="Raleway"/>
                <w:sz w:val="22"/>
                <w:szCs w:val="22"/>
              </w:rPr>
            </w:pPr>
            <w:r>
              <w:rPr>
                <w:rFonts w:ascii="Raleway" w:hAnsi="Raleway"/>
                <w:sz w:val="22"/>
                <w:szCs w:val="22"/>
              </w:rPr>
              <w:t>For each of the above, can you please explain what you need to do with this information/product/service, by when and for whom?</w:t>
            </w:r>
            <w:r w:rsidR="00983266">
              <w:rPr>
                <w:rFonts w:ascii="Raleway" w:hAnsi="Raleway"/>
                <w:sz w:val="22"/>
                <w:szCs w:val="22"/>
              </w:rPr>
              <w:br/>
            </w:r>
          </w:p>
        </w:tc>
      </w:tr>
      <w:tr w:rsidR="00286231" w:rsidRPr="00672170" w14:paraId="5AE713CC" w14:textId="77777777" w:rsidTr="00286231">
        <w:trPr>
          <w:trHeight w:val="129"/>
        </w:trPr>
        <w:tc>
          <w:tcPr>
            <w:tcW w:w="5250" w:type="dxa"/>
            <w:tcBorders>
              <w:top w:val="single" w:sz="4" w:space="0" w:color="auto"/>
              <w:left w:val="single" w:sz="4" w:space="0" w:color="auto"/>
              <w:bottom w:val="single" w:sz="4" w:space="0" w:color="auto"/>
              <w:right w:val="single" w:sz="4" w:space="0" w:color="auto"/>
            </w:tcBorders>
          </w:tcPr>
          <w:p w14:paraId="6D663A31" w14:textId="77777777" w:rsidR="00286231" w:rsidRPr="00672170" w:rsidRDefault="00286231" w:rsidP="00065997">
            <w:pPr>
              <w:rPr>
                <w:rFonts w:ascii="Raleway" w:hAnsi="Raleway"/>
                <w:b/>
                <w:sz w:val="22"/>
                <w:szCs w:val="22"/>
              </w:rPr>
            </w:pPr>
            <w:r w:rsidRPr="00672170">
              <w:rPr>
                <w:rFonts w:ascii="Raleway" w:hAnsi="Raleway"/>
                <w:b/>
                <w:sz w:val="22"/>
                <w:szCs w:val="22"/>
              </w:rPr>
              <w:t>What?</w:t>
            </w:r>
          </w:p>
        </w:tc>
        <w:tc>
          <w:tcPr>
            <w:tcW w:w="2552" w:type="dxa"/>
            <w:tcBorders>
              <w:top w:val="single" w:sz="4" w:space="0" w:color="auto"/>
              <w:left w:val="single" w:sz="4" w:space="0" w:color="auto"/>
              <w:bottom w:val="single" w:sz="4" w:space="0" w:color="auto"/>
              <w:right w:val="single" w:sz="4" w:space="0" w:color="auto"/>
            </w:tcBorders>
          </w:tcPr>
          <w:p w14:paraId="05D3667C" w14:textId="77777777" w:rsidR="00286231" w:rsidRPr="00672170" w:rsidRDefault="00286231" w:rsidP="00065997">
            <w:pPr>
              <w:rPr>
                <w:rFonts w:ascii="Raleway" w:hAnsi="Raleway"/>
                <w:b/>
                <w:sz w:val="22"/>
                <w:szCs w:val="22"/>
              </w:rPr>
            </w:pPr>
            <w:r w:rsidRPr="00672170">
              <w:rPr>
                <w:rFonts w:ascii="Raleway" w:hAnsi="Raleway"/>
                <w:b/>
                <w:sz w:val="22"/>
                <w:szCs w:val="22"/>
              </w:rPr>
              <w:t>By When?</w:t>
            </w:r>
          </w:p>
        </w:tc>
        <w:tc>
          <w:tcPr>
            <w:tcW w:w="2688" w:type="dxa"/>
            <w:tcBorders>
              <w:top w:val="single" w:sz="4" w:space="0" w:color="auto"/>
              <w:left w:val="single" w:sz="4" w:space="0" w:color="auto"/>
              <w:bottom w:val="single" w:sz="4" w:space="0" w:color="auto"/>
              <w:right w:val="single" w:sz="4" w:space="0" w:color="auto"/>
            </w:tcBorders>
          </w:tcPr>
          <w:p w14:paraId="1A0F601E" w14:textId="77777777" w:rsidR="00286231" w:rsidRPr="00672170" w:rsidRDefault="00286231" w:rsidP="00065997">
            <w:pPr>
              <w:rPr>
                <w:rFonts w:ascii="Raleway" w:hAnsi="Raleway"/>
                <w:b/>
                <w:sz w:val="22"/>
                <w:szCs w:val="22"/>
              </w:rPr>
            </w:pPr>
            <w:r w:rsidRPr="00672170">
              <w:rPr>
                <w:rFonts w:ascii="Raleway" w:hAnsi="Raleway"/>
                <w:b/>
                <w:sz w:val="22"/>
                <w:szCs w:val="22"/>
              </w:rPr>
              <w:t>For Whom?</w:t>
            </w:r>
          </w:p>
        </w:tc>
      </w:tr>
      <w:tr w:rsidR="00286231" w:rsidRPr="006012AC" w14:paraId="63236108" w14:textId="77777777" w:rsidTr="00286231">
        <w:trPr>
          <w:trHeight w:val="129"/>
        </w:trPr>
        <w:tc>
          <w:tcPr>
            <w:tcW w:w="5250" w:type="dxa"/>
            <w:tcBorders>
              <w:top w:val="single" w:sz="4" w:space="0" w:color="auto"/>
              <w:left w:val="single" w:sz="4" w:space="0" w:color="auto"/>
              <w:bottom w:val="single" w:sz="4" w:space="0" w:color="auto"/>
              <w:right w:val="single" w:sz="4" w:space="0" w:color="auto"/>
            </w:tcBorders>
          </w:tcPr>
          <w:p w14:paraId="6DEF5C16" w14:textId="77777777" w:rsidR="00286231" w:rsidRDefault="00286231" w:rsidP="00065997">
            <w:pPr>
              <w:pStyle w:val="ListParagraph"/>
              <w:rPr>
                <w:rFonts w:ascii="Raleway" w:hAnsi="Raleway"/>
                <w:sz w:val="22"/>
                <w:szCs w:val="22"/>
              </w:rPr>
            </w:pPr>
          </w:p>
          <w:p w14:paraId="12ACB62D" w14:textId="77777777" w:rsidR="00286231" w:rsidRDefault="00286231" w:rsidP="00065997">
            <w:pPr>
              <w:pStyle w:val="ListParagraph"/>
              <w:rPr>
                <w:rFonts w:ascii="Raleway" w:hAnsi="Raleway"/>
                <w:sz w:val="22"/>
                <w:szCs w:val="22"/>
              </w:rPr>
            </w:pPr>
          </w:p>
          <w:p w14:paraId="06D58B55" w14:textId="77777777" w:rsidR="00286231" w:rsidRDefault="00286231" w:rsidP="00065997">
            <w:pPr>
              <w:pStyle w:val="ListParagraph"/>
              <w:rPr>
                <w:rFonts w:ascii="Raleway" w:hAnsi="Raleway"/>
                <w:sz w:val="22"/>
                <w:szCs w:val="22"/>
              </w:rPr>
            </w:pPr>
          </w:p>
          <w:p w14:paraId="494EEB15" w14:textId="77777777" w:rsidR="00286231" w:rsidRDefault="00286231" w:rsidP="00065997">
            <w:pPr>
              <w:pStyle w:val="ListParagraph"/>
              <w:rPr>
                <w:rFonts w:ascii="Raleway" w:hAnsi="Raleway"/>
                <w:sz w:val="22"/>
                <w:szCs w:val="22"/>
              </w:rPr>
            </w:pPr>
          </w:p>
          <w:p w14:paraId="739D6F19" w14:textId="77777777" w:rsidR="00286231" w:rsidRPr="00672170" w:rsidRDefault="00286231" w:rsidP="00065997">
            <w:pPr>
              <w:pStyle w:val="ListParagraph"/>
              <w:rPr>
                <w:rFonts w:ascii="Raleway" w:hAnsi="Raleway"/>
                <w:sz w:val="22"/>
                <w:szCs w:val="22"/>
              </w:rPr>
            </w:pPr>
          </w:p>
        </w:tc>
        <w:tc>
          <w:tcPr>
            <w:tcW w:w="2552" w:type="dxa"/>
            <w:tcBorders>
              <w:top w:val="single" w:sz="4" w:space="0" w:color="auto"/>
              <w:left w:val="single" w:sz="4" w:space="0" w:color="auto"/>
              <w:bottom w:val="single" w:sz="4" w:space="0" w:color="auto"/>
              <w:right w:val="single" w:sz="4" w:space="0" w:color="auto"/>
            </w:tcBorders>
          </w:tcPr>
          <w:p w14:paraId="79BC168D" w14:textId="77777777" w:rsidR="00286231" w:rsidRPr="00672170" w:rsidRDefault="00286231" w:rsidP="00065997">
            <w:pPr>
              <w:pStyle w:val="ListParagraph"/>
              <w:rPr>
                <w:rFonts w:ascii="Raleway" w:hAnsi="Raleway"/>
                <w:sz w:val="22"/>
                <w:szCs w:val="22"/>
              </w:rPr>
            </w:pPr>
          </w:p>
        </w:tc>
        <w:tc>
          <w:tcPr>
            <w:tcW w:w="2688" w:type="dxa"/>
            <w:tcBorders>
              <w:top w:val="single" w:sz="4" w:space="0" w:color="auto"/>
              <w:left w:val="single" w:sz="4" w:space="0" w:color="auto"/>
              <w:bottom w:val="single" w:sz="4" w:space="0" w:color="auto"/>
              <w:right w:val="single" w:sz="4" w:space="0" w:color="auto"/>
            </w:tcBorders>
          </w:tcPr>
          <w:p w14:paraId="3FBA24D2" w14:textId="77777777" w:rsidR="00286231" w:rsidRPr="00672170" w:rsidRDefault="00286231" w:rsidP="00065997">
            <w:pPr>
              <w:pStyle w:val="ListParagraph"/>
              <w:rPr>
                <w:rFonts w:ascii="Raleway" w:hAnsi="Raleway"/>
                <w:sz w:val="22"/>
                <w:szCs w:val="22"/>
              </w:rPr>
            </w:pPr>
          </w:p>
        </w:tc>
      </w:tr>
      <w:tr w:rsidR="00286231" w:rsidRPr="006012AC" w14:paraId="09D2A0B6" w14:textId="77777777" w:rsidTr="00286231">
        <w:trPr>
          <w:trHeight w:val="129"/>
        </w:trPr>
        <w:tc>
          <w:tcPr>
            <w:tcW w:w="5250" w:type="dxa"/>
            <w:tcBorders>
              <w:top w:val="single" w:sz="4" w:space="0" w:color="auto"/>
              <w:left w:val="single" w:sz="4" w:space="0" w:color="auto"/>
              <w:bottom w:val="single" w:sz="4" w:space="0" w:color="auto"/>
              <w:right w:val="single" w:sz="4" w:space="0" w:color="auto"/>
            </w:tcBorders>
          </w:tcPr>
          <w:p w14:paraId="5F4E5A74" w14:textId="77777777" w:rsidR="00286231" w:rsidRDefault="00286231" w:rsidP="00065997">
            <w:pPr>
              <w:pStyle w:val="ListParagraph"/>
              <w:rPr>
                <w:rFonts w:ascii="Raleway" w:hAnsi="Raleway"/>
                <w:sz w:val="22"/>
                <w:szCs w:val="22"/>
              </w:rPr>
            </w:pPr>
          </w:p>
          <w:p w14:paraId="5BF0F938" w14:textId="77777777" w:rsidR="00286231" w:rsidRDefault="00286231" w:rsidP="00065997">
            <w:pPr>
              <w:pStyle w:val="ListParagraph"/>
              <w:rPr>
                <w:rFonts w:ascii="Raleway" w:hAnsi="Raleway"/>
                <w:sz w:val="22"/>
                <w:szCs w:val="22"/>
              </w:rPr>
            </w:pPr>
          </w:p>
          <w:p w14:paraId="4695B475" w14:textId="77777777" w:rsidR="00286231" w:rsidRDefault="00286231" w:rsidP="00065997">
            <w:pPr>
              <w:pStyle w:val="ListParagraph"/>
              <w:rPr>
                <w:rFonts w:ascii="Raleway" w:hAnsi="Raleway"/>
                <w:sz w:val="22"/>
                <w:szCs w:val="22"/>
              </w:rPr>
            </w:pPr>
          </w:p>
          <w:p w14:paraId="7838C18B" w14:textId="77777777" w:rsidR="00286231" w:rsidRDefault="00286231" w:rsidP="00065997">
            <w:pPr>
              <w:pStyle w:val="ListParagraph"/>
              <w:rPr>
                <w:rFonts w:ascii="Raleway" w:hAnsi="Raleway"/>
                <w:sz w:val="22"/>
                <w:szCs w:val="22"/>
              </w:rPr>
            </w:pPr>
          </w:p>
          <w:p w14:paraId="3465F7EB" w14:textId="77777777" w:rsidR="00286231" w:rsidRPr="00672170" w:rsidRDefault="00286231" w:rsidP="00065997">
            <w:pPr>
              <w:pStyle w:val="ListParagraph"/>
              <w:rPr>
                <w:rFonts w:ascii="Raleway" w:hAnsi="Raleway"/>
                <w:sz w:val="22"/>
                <w:szCs w:val="22"/>
              </w:rPr>
            </w:pPr>
          </w:p>
        </w:tc>
        <w:tc>
          <w:tcPr>
            <w:tcW w:w="2552" w:type="dxa"/>
            <w:tcBorders>
              <w:top w:val="single" w:sz="4" w:space="0" w:color="auto"/>
              <w:left w:val="single" w:sz="4" w:space="0" w:color="auto"/>
              <w:bottom w:val="single" w:sz="4" w:space="0" w:color="auto"/>
              <w:right w:val="single" w:sz="4" w:space="0" w:color="auto"/>
            </w:tcBorders>
          </w:tcPr>
          <w:p w14:paraId="46E4C71D" w14:textId="77777777" w:rsidR="00286231" w:rsidRPr="00672170" w:rsidRDefault="00286231" w:rsidP="00065997">
            <w:pPr>
              <w:pStyle w:val="ListParagraph"/>
              <w:rPr>
                <w:rFonts w:ascii="Raleway" w:hAnsi="Raleway"/>
                <w:sz w:val="22"/>
                <w:szCs w:val="22"/>
              </w:rPr>
            </w:pPr>
          </w:p>
        </w:tc>
        <w:tc>
          <w:tcPr>
            <w:tcW w:w="2688" w:type="dxa"/>
            <w:tcBorders>
              <w:top w:val="single" w:sz="4" w:space="0" w:color="auto"/>
              <w:left w:val="single" w:sz="4" w:space="0" w:color="auto"/>
              <w:bottom w:val="single" w:sz="4" w:space="0" w:color="auto"/>
              <w:right w:val="single" w:sz="4" w:space="0" w:color="auto"/>
            </w:tcBorders>
          </w:tcPr>
          <w:p w14:paraId="51B78E15" w14:textId="77777777" w:rsidR="00286231" w:rsidRPr="00672170" w:rsidRDefault="00286231" w:rsidP="00065997">
            <w:pPr>
              <w:pStyle w:val="ListParagraph"/>
              <w:rPr>
                <w:rFonts w:ascii="Raleway" w:hAnsi="Raleway"/>
                <w:sz w:val="22"/>
                <w:szCs w:val="22"/>
              </w:rPr>
            </w:pPr>
          </w:p>
        </w:tc>
      </w:tr>
      <w:tr w:rsidR="00286231" w:rsidRPr="006012AC" w14:paraId="3A5298A0" w14:textId="77777777" w:rsidTr="00286231">
        <w:trPr>
          <w:trHeight w:val="129"/>
        </w:trPr>
        <w:tc>
          <w:tcPr>
            <w:tcW w:w="5250" w:type="dxa"/>
            <w:tcBorders>
              <w:top w:val="single" w:sz="4" w:space="0" w:color="auto"/>
              <w:left w:val="single" w:sz="4" w:space="0" w:color="auto"/>
              <w:bottom w:val="single" w:sz="4" w:space="0" w:color="auto"/>
              <w:right w:val="single" w:sz="4" w:space="0" w:color="auto"/>
            </w:tcBorders>
          </w:tcPr>
          <w:p w14:paraId="706C1ADD" w14:textId="77777777" w:rsidR="00286231" w:rsidRDefault="00286231" w:rsidP="00065997">
            <w:pPr>
              <w:pStyle w:val="ListParagraph"/>
              <w:rPr>
                <w:rFonts w:ascii="Raleway" w:hAnsi="Raleway"/>
                <w:sz w:val="22"/>
                <w:szCs w:val="22"/>
              </w:rPr>
            </w:pPr>
          </w:p>
          <w:p w14:paraId="7E4F8BB0" w14:textId="77777777" w:rsidR="00286231" w:rsidRDefault="00286231" w:rsidP="00065997">
            <w:pPr>
              <w:pStyle w:val="ListParagraph"/>
              <w:rPr>
                <w:rFonts w:ascii="Raleway" w:hAnsi="Raleway"/>
                <w:sz w:val="22"/>
                <w:szCs w:val="22"/>
              </w:rPr>
            </w:pPr>
          </w:p>
          <w:p w14:paraId="4CAEE56F" w14:textId="77777777" w:rsidR="00286231" w:rsidRDefault="00286231" w:rsidP="00065997">
            <w:pPr>
              <w:pStyle w:val="ListParagraph"/>
              <w:rPr>
                <w:rFonts w:ascii="Raleway" w:hAnsi="Raleway"/>
                <w:sz w:val="22"/>
                <w:szCs w:val="22"/>
              </w:rPr>
            </w:pPr>
          </w:p>
          <w:p w14:paraId="6CA4AEF6" w14:textId="77777777" w:rsidR="00286231" w:rsidRDefault="00286231" w:rsidP="00065997">
            <w:pPr>
              <w:pStyle w:val="ListParagraph"/>
              <w:rPr>
                <w:rFonts w:ascii="Raleway" w:hAnsi="Raleway"/>
                <w:sz w:val="22"/>
                <w:szCs w:val="22"/>
              </w:rPr>
            </w:pPr>
          </w:p>
          <w:p w14:paraId="04D8F2D4" w14:textId="77777777" w:rsidR="00286231" w:rsidRPr="00672170" w:rsidRDefault="00286231" w:rsidP="00065997">
            <w:pPr>
              <w:pStyle w:val="ListParagraph"/>
              <w:rPr>
                <w:rFonts w:ascii="Raleway" w:hAnsi="Raleway"/>
                <w:sz w:val="22"/>
                <w:szCs w:val="22"/>
              </w:rPr>
            </w:pPr>
          </w:p>
        </w:tc>
        <w:tc>
          <w:tcPr>
            <w:tcW w:w="2552" w:type="dxa"/>
            <w:tcBorders>
              <w:top w:val="single" w:sz="4" w:space="0" w:color="auto"/>
              <w:left w:val="single" w:sz="4" w:space="0" w:color="auto"/>
              <w:bottom w:val="single" w:sz="4" w:space="0" w:color="auto"/>
              <w:right w:val="single" w:sz="4" w:space="0" w:color="auto"/>
            </w:tcBorders>
          </w:tcPr>
          <w:p w14:paraId="11E87261" w14:textId="77777777" w:rsidR="00286231" w:rsidRPr="00672170" w:rsidRDefault="00286231" w:rsidP="00065997">
            <w:pPr>
              <w:pStyle w:val="ListParagraph"/>
              <w:rPr>
                <w:rFonts w:ascii="Raleway" w:hAnsi="Raleway"/>
                <w:sz w:val="22"/>
                <w:szCs w:val="22"/>
              </w:rPr>
            </w:pPr>
          </w:p>
        </w:tc>
        <w:tc>
          <w:tcPr>
            <w:tcW w:w="2688" w:type="dxa"/>
            <w:tcBorders>
              <w:top w:val="single" w:sz="4" w:space="0" w:color="auto"/>
              <w:left w:val="single" w:sz="4" w:space="0" w:color="auto"/>
              <w:bottom w:val="single" w:sz="4" w:space="0" w:color="auto"/>
              <w:right w:val="single" w:sz="4" w:space="0" w:color="auto"/>
            </w:tcBorders>
          </w:tcPr>
          <w:p w14:paraId="1D78B208" w14:textId="77777777" w:rsidR="00286231" w:rsidRPr="00672170" w:rsidRDefault="00286231" w:rsidP="00065997">
            <w:pPr>
              <w:pStyle w:val="ListParagraph"/>
              <w:rPr>
                <w:rFonts w:ascii="Raleway" w:hAnsi="Raleway"/>
                <w:sz w:val="22"/>
                <w:szCs w:val="22"/>
              </w:rPr>
            </w:pPr>
          </w:p>
        </w:tc>
      </w:tr>
    </w:tbl>
    <w:p w14:paraId="0DB6030D" w14:textId="77777777" w:rsidR="00286231" w:rsidRDefault="00286231" w:rsidP="00286231">
      <w:r>
        <w:br w:type="page"/>
      </w:r>
    </w:p>
    <w:tbl>
      <w:tblPr>
        <w:tblStyle w:val="TableGrid"/>
        <w:tblW w:w="10490"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286231" w14:paraId="7E7A7480" w14:textId="77777777" w:rsidTr="00985804">
        <w:tc>
          <w:tcPr>
            <w:tcW w:w="10490" w:type="dxa"/>
            <w:tcBorders>
              <w:bottom w:val="single" w:sz="4" w:space="0" w:color="auto"/>
            </w:tcBorders>
          </w:tcPr>
          <w:p w14:paraId="1A9FC3CB" w14:textId="77777777" w:rsidR="00286231" w:rsidRDefault="00286231" w:rsidP="00065997">
            <w:pPr>
              <w:rPr>
                <w:rFonts w:ascii="Raleway" w:hAnsi="Raleway"/>
                <w:sz w:val="22"/>
                <w:szCs w:val="22"/>
              </w:rPr>
            </w:pPr>
            <w:r>
              <w:rPr>
                <w:rFonts w:ascii="Raleway" w:hAnsi="Raleway"/>
                <w:sz w:val="22"/>
                <w:szCs w:val="22"/>
              </w:rPr>
              <w:t xml:space="preserve">Thinking about what you receive from me/my team </w:t>
            </w:r>
            <w:proofErr w:type="gramStart"/>
            <w:r>
              <w:rPr>
                <w:rFonts w:ascii="Raleway" w:hAnsi="Raleway"/>
                <w:sz w:val="22"/>
                <w:szCs w:val="22"/>
              </w:rPr>
              <w:t>at the moment</w:t>
            </w:r>
            <w:proofErr w:type="gramEnd"/>
            <w:r>
              <w:rPr>
                <w:rFonts w:ascii="Raleway" w:hAnsi="Raleway"/>
                <w:sz w:val="22"/>
                <w:szCs w:val="22"/>
              </w:rPr>
              <w:t xml:space="preserve">, how does that match up with what you need? </w:t>
            </w:r>
          </w:p>
          <w:p w14:paraId="7E2713D1" w14:textId="77777777" w:rsidR="00286231" w:rsidRDefault="00286231" w:rsidP="00065997">
            <w:pPr>
              <w:rPr>
                <w:rFonts w:ascii="Raleway" w:hAnsi="Raleway"/>
                <w:sz w:val="22"/>
                <w:szCs w:val="22"/>
              </w:rPr>
            </w:pPr>
          </w:p>
          <w:p w14:paraId="3C30274C" w14:textId="77777777" w:rsidR="00286231" w:rsidRDefault="00286231" w:rsidP="00065997">
            <w:pPr>
              <w:rPr>
                <w:rFonts w:ascii="Raleway" w:hAnsi="Raleway"/>
                <w:sz w:val="22"/>
                <w:szCs w:val="22"/>
              </w:rPr>
            </w:pPr>
          </w:p>
          <w:p w14:paraId="1E605784" w14:textId="77777777" w:rsidR="00985804" w:rsidRDefault="00985804" w:rsidP="00065997">
            <w:pPr>
              <w:rPr>
                <w:rFonts w:ascii="Raleway" w:hAnsi="Raleway"/>
                <w:sz w:val="22"/>
                <w:szCs w:val="22"/>
              </w:rPr>
            </w:pPr>
          </w:p>
          <w:p w14:paraId="710A32AD" w14:textId="77777777" w:rsidR="00985804" w:rsidRDefault="00985804" w:rsidP="00065997">
            <w:pPr>
              <w:rPr>
                <w:rFonts w:ascii="Raleway" w:hAnsi="Raleway"/>
                <w:sz w:val="22"/>
                <w:szCs w:val="22"/>
              </w:rPr>
            </w:pPr>
          </w:p>
          <w:p w14:paraId="2F46FAE1" w14:textId="77777777" w:rsidR="00286231" w:rsidRDefault="00286231" w:rsidP="00065997">
            <w:pPr>
              <w:rPr>
                <w:rFonts w:ascii="Raleway" w:hAnsi="Raleway"/>
                <w:sz w:val="22"/>
                <w:szCs w:val="22"/>
              </w:rPr>
            </w:pPr>
          </w:p>
          <w:p w14:paraId="51135018" w14:textId="77777777" w:rsidR="00286231" w:rsidRDefault="00286231" w:rsidP="00065997">
            <w:pPr>
              <w:rPr>
                <w:rFonts w:ascii="Raleway" w:hAnsi="Raleway"/>
                <w:sz w:val="22"/>
                <w:szCs w:val="22"/>
              </w:rPr>
            </w:pPr>
            <w:r w:rsidRPr="006012AC">
              <w:rPr>
                <w:rFonts w:ascii="Raleway" w:hAnsi="Raleway"/>
                <w:sz w:val="22"/>
                <w:szCs w:val="22"/>
              </w:rPr>
              <w:t xml:space="preserve"> </w:t>
            </w:r>
          </w:p>
          <w:p w14:paraId="6CF4980F" w14:textId="77777777" w:rsidR="00286231" w:rsidRDefault="00286231" w:rsidP="00065997">
            <w:pPr>
              <w:rPr>
                <w:rFonts w:ascii="Raleway" w:hAnsi="Raleway"/>
                <w:sz w:val="22"/>
                <w:szCs w:val="22"/>
              </w:rPr>
            </w:pPr>
          </w:p>
        </w:tc>
      </w:tr>
      <w:tr w:rsidR="00286231" w14:paraId="3F589061" w14:textId="77777777" w:rsidTr="00985804">
        <w:tc>
          <w:tcPr>
            <w:tcW w:w="10490" w:type="dxa"/>
            <w:tcBorders>
              <w:top w:val="single" w:sz="4" w:space="0" w:color="auto"/>
              <w:bottom w:val="single" w:sz="4" w:space="0" w:color="auto"/>
            </w:tcBorders>
          </w:tcPr>
          <w:p w14:paraId="3AD458D9" w14:textId="77777777" w:rsidR="00286231" w:rsidRDefault="00286231" w:rsidP="00065997">
            <w:pPr>
              <w:rPr>
                <w:rFonts w:ascii="Raleway" w:hAnsi="Raleway"/>
                <w:sz w:val="22"/>
                <w:szCs w:val="22"/>
              </w:rPr>
            </w:pPr>
            <w:r>
              <w:rPr>
                <w:rFonts w:ascii="Raleway" w:hAnsi="Raleway"/>
                <w:sz w:val="22"/>
                <w:szCs w:val="22"/>
              </w:rPr>
              <w:br/>
              <w:t xml:space="preserve">What do I/we need to do differently in order to help you meet your requirements? </w:t>
            </w:r>
          </w:p>
          <w:p w14:paraId="7F614A87" w14:textId="77777777" w:rsidR="00286231" w:rsidRDefault="00286231" w:rsidP="00065997">
            <w:pPr>
              <w:rPr>
                <w:rFonts w:ascii="Raleway" w:hAnsi="Raleway"/>
                <w:sz w:val="22"/>
                <w:szCs w:val="22"/>
              </w:rPr>
            </w:pPr>
          </w:p>
          <w:p w14:paraId="52752B1B" w14:textId="77777777" w:rsidR="00286231" w:rsidRDefault="00286231" w:rsidP="00065997">
            <w:pPr>
              <w:rPr>
                <w:rFonts w:ascii="Raleway" w:hAnsi="Raleway"/>
                <w:sz w:val="22"/>
                <w:szCs w:val="22"/>
              </w:rPr>
            </w:pPr>
          </w:p>
          <w:p w14:paraId="740393A1" w14:textId="77777777" w:rsidR="00286231" w:rsidRDefault="00286231" w:rsidP="00065997">
            <w:pPr>
              <w:rPr>
                <w:rFonts w:ascii="Raleway" w:hAnsi="Raleway"/>
                <w:sz w:val="22"/>
                <w:szCs w:val="22"/>
              </w:rPr>
            </w:pPr>
          </w:p>
          <w:p w14:paraId="48438C1C" w14:textId="77777777" w:rsidR="00985804" w:rsidRDefault="00985804" w:rsidP="00065997">
            <w:pPr>
              <w:rPr>
                <w:rFonts w:ascii="Raleway" w:hAnsi="Raleway"/>
                <w:sz w:val="22"/>
                <w:szCs w:val="22"/>
              </w:rPr>
            </w:pPr>
          </w:p>
          <w:p w14:paraId="6262FB7E" w14:textId="77777777" w:rsidR="00985804" w:rsidRDefault="00985804" w:rsidP="00065997">
            <w:pPr>
              <w:rPr>
                <w:rFonts w:ascii="Raleway" w:hAnsi="Raleway"/>
                <w:sz w:val="22"/>
                <w:szCs w:val="22"/>
              </w:rPr>
            </w:pPr>
          </w:p>
          <w:p w14:paraId="0A56EB24" w14:textId="77777777" w:rsidR="00286231" w:rsidRDefault="00286231" w:rsidP="00065997">
            <w:pPr>
              <w:rPr>
                <w:rFonts w:ascii="Raleway" w:hAnsi="Raleway"/>
                <w:sz w:val="22"/>
                <w:szCs w:val="22"/>
              </w:rPr>
            </w:pPr>
          </w:p>
          <w:p w14:paraId="438779CD" w14:textId="77777777" w:rsidR="00286231" w:rsidRDefault="00286231" w:rsidP="00065997">
            <w:pPr>
              <w:rPr>
                <w:rFonts w:ascii="Raleway" w:hAnsi="Raleway"/>
                <w:sz w:val="22"/>
                <w:szCs w:val="22"/>
              </w:rPr>
            </w:pPr>
          </w:p>
        </w:tc>
      </w:tr>
      <w:tr w:rsidR="00286231" w14:paraId="3C03A344" w14:textId="77777777" w:rsidTr="00985804">
        <w:tc>
          <w:tcPr>
            <w:tcW w:w="10490" w:type="dxa"/>
            <w:tcBorders>
              <w:top w:val="single" w:sz="4" w:space="0" w:color="auto"/>
              <w:bottom w:val="single" w:sz="4" w:space="0" w:color="auto"/>
            </w:tcBorders>
          </w:tcPr>
          <w:p w14:paraId="43A7AA16" w14:textId="77777777" w:rsidR="00286231" w:rsidRDefault="00286231" w:rsidP="00065997">
            <w:pPr>
              <w:rPr>
                <w:rFonts w:ascii="Raleway" w:hAnsi="Raleway"/>
                <w:sz w:val="22"/>
                <w:szCs w:val="22"/>
              </w:rPr>
            </w:pPr>
            <w:r>
              <w:rPr>
                <w:rFonts w:ascii="Raleway" w:hAnsi="Raleway"/>
                <w:sz w:val="22"/>
                <w:szCs w:val="22"/>
              </w:rPr>
              <w:br/>
              <w:t xml:space="preserve">If I/my team were providing </w:t>
            </w:r>
            <w:proofErr w:type="gramStart"/>
            <w:r>
              <w:rPr>
                <w:rFonts w:ascii="Raleway" w:hAnsi="Raleway"/>
                <w:sz w:val="22"/>
                <w:szCs w:val="22"/>
              </w:rPr>
              <w:t>absolutely exceptional</w:t>
            </w:r>
            <w:proofErr w:type="gramEnd"/>
            <w:r>
              <w:rPr>
                <w:rFonts w:ascii="Raleway" w:hAnsi="Raleway"/>
                <w:sz w:val="22"/>
                <w:szCs w:val="22"/>
              </w:rPr>
              <w:t xml:space="preserve"> service to you, that really made a significant difference to what you do, what would that look like? </w:t>
            </w:r>
          </w:p>
          <w:p w14:paraId="1234E776" w14:textId="77777777" w:rsidR="00286231" w:rsidRDefault="00286231" w:rsidP="00065997">
            <w:pPr>
              <w:rPr>
                <w:rFonts w:ascii="Raleway" w:hAnsi="Raleway"/>
                <w:sz w:val="22"/>
                <w:szCs w:val="22"/>
              </w:rPr>
            </w:pPr>
          </w:p>
          <w:p w14:paraId="12A048B3" w14:textId="77777777" w:rsidR="00286231" w:rsidRDefault="00286231" w:rsidP="00065997">
            <w:pPr>
              <w:rPr>
                <w:rFonts w:ascii="Raleway" w:hAnsi="Raleway"/>
                <w:sz w:val="22"/>
                <w:szCs w:val="22"/>
              </w:rPr>
            </w:pPr>
          </w:p>
          <w:p w14:paraId="2A11C2A9" w14:textId="77777777" w:rsidR="00286231" w:rsidRDefault="00286231" w:rsidP="00065997">
            <w:pPr>
              <w:rPr>
                <w:rFonts w:ascii="Raleway" w:hAnsi="Raleway"/>
                <w:sz w:val="22"/>
                <w:szCs w:val="22"/>
              </w:rPr>
            </w:pPr>
          </w:p>
          <w:p w14:paraId="066599C0" w14:textId="77777777" w:rsidR="00985804" w:rsidRDefault="00985804" w:rsidP="00065997">
            <w:pPr>
              <w:rPr>
                <w:rFonts w:ascii="Raleway" w:hAnsi="Raleway"/>
                <w:sz w:val="22"/>
                <w:szCs w:val="22"/>
              </w:rPr>
            </w:pPr>
          </w:p>
          <w:p w14:paraId="02C811C0" w14:textId="77777777" w:rsidR="00985804" w:rsidRDefault="00985804" w:rsidP="00065997">
            <w:pPr>
              <w:rPr>
                <w:rFonts w:ascii="Raleway" w:hAnsi="Raleway"/>
                <w:sz w:val="22"/>
                <w:szCs w:val="22"/>
              </w:rPr>
            </w:pPr>
          </w:p>
          <w:p w14:paraId="505DB2AA" w14:textId="77777777" w:rsidR="00286231" w:rsidRDefault="00286231" w:rsidP="00065997">
            <w:pPr>
              <w:rPr>
                <w:rFonts w:ascii="Raleway" w:hAnsi="Raleway"/>
                <w:sz w:val="22"/>
                <w:szCs w:val="22"/>
              </w:rPr>
            </w:pPr>
          </w:p>
          <w:p w14:paraId="359BFB47" w14:textId="77777777" w:rsidR="00286231" w:rsidRDefault="00286231" w:rsidP="00065997">
            <w:pPr>
              <w:rPr>
                <w:rFonts w:ascii="Raleway" w:hAnsi="Raleway"/>
                <w:sz w:val="22"/>
                <w:szCs w:val="22"/>
              </w:rPr>
            </w:pPr>
            <w:r>
              <w:rPr>
                <w:rFonts w:ascii="Raleway" w:hAnsi="Raleway"/>
                <w:sz w:val="22"/>
                <w:szCs w:val="22"/>
              </w:rPr>
              <w:t xml:space="preserve">  </w:t>
            </w:r>
          </w:p>
        </w:tc>
      </w:tr>
      <w:tr w:rsidR="00286231" w14:paraId="3DB713AD" w14:textId="77777777" w:rsidTr="00985804">
        <w:tc>
          <w:tcPr>
            <w:tcW w:w="10490" w:type="dxa"/>
            <w:tcBorders>
              <w:top w:val="single" w:sz="4" w:space="0" w:color="auto"/>
            </w:tcBorders>
          </w:tcPr>
          <w:p w14:paraId="729B44B0" w14:textId="77777777" w:rsidR="00286231" w:rsidRDefault="00286231" w:rsidP="00985804">
            <w:pPr>
              <w:rPr>
                <w:rFonts w:ascii="Raleway" w:hAnsi="Raleway"/>
                <w:szCs w:val="22"/>
              </w:rPr>
            </w:pPr>
          </w:p>
          <w:p w14:paraId="49A6FDBC" w14:textId="77777777" w:rsidR="00985804" w:rsidRDefault="00985804" w:rsidP="00065997">
            <w:pPr>
              <w:jc w:val="center"/>
              <w:rPr>
                <w:rFonts w:ascii="Raleway" w:hAnsi="Raleway"/>
                <w:sz w:val="18"/>
                <w:szCs w:val="18"/>
              </w:rPr>
            </w:pPr>
          </w:p>
          <w:p w14:paraId="2661016C" w14:textId="77777777" w:rsidR="00286231" w:rsidRPr="00985804" w:rsidRDefault="00286231" w:rsidP="00065997">
            <w:pPr>
              <w:jc w:val="center"/>
              <w:rPr>
                <w:rFonts w:ascii="Raleway" w:hAnsi="Raleway"/>
                <w:sz w:val="18"/>
                <w:szCs w:val="18"/>
              </w:rPr>
            </w:pPr>
            <w:r w:rsidRPr="00985804">
              <w:rPr>
                <w:rFonts w:ascii="Raleway" w:hAnsi="Raleway"/>
                <w:sz w:val="18"/>
                <w:szCs w:val="18"/>
              </w:rPr>
              <w:t>Thanks for your time and feedback. I’d really like to take that information away and discuss with the team,</w:t>
            </w:r>
            <w:r w:rsidRPr="00985804">
              <w:rPr>
                <w:rFonts w:ascii="Raleway" w:hAnsi="Raleway"/>
                <w:sz w:val="18"/>
                <w:szCs w:val="18"/>
              </w:rPr>
              <w:br/>
              <w:t>to talk about what that means for the service I/we provide for you.</w:t>
            </w:r>
            <w:r w:rsidRPr="00985804">
              <w:rPr>
                <w:rFonts w:ascii="Raleway" w:hAnsi="Raleway"/>
                <w:sz w:val="18"/>
                <w:szCs w:val="18"/>
              </w:rPr>
              <w:br/>
            </w:r>
          </w:p>
          <w:p w14:paraId="728043D4" w14:textId="77777777" w:rsidR="00286231" w:rsidRPr="00985804" w:rsidRDefault="00286231" w:rsidP="00065997">
            <w:pPr>
              <w:jc w:val="center"/>
              <w:rPr>
                <w:rFonts w:ascii="Raleway" w:hAnsi="Raleway"/>
                <w:sz w:val="18"/>
                <w:szCs w:val="18"/>
              </w:rPr>
            </w:pPr>
            <w:r w:rsidRPr="00985804">
              <w:rPr>
                <w:rFonts w:ascii="Raleway" w:hAnsi="Raleway"/>
                <w:sz w:val="18"/>
                <w:szCs w:val="18"/>
              </w:rPr>
              <w:t xml:space="preserve">I’d like to briefly catch up with you again on __________________________ to let you know what changes (if any) </w:t>
            </w:r>
            <w:r w:rsidRPr="00985804">
              <w:rPr>
                <w:rFonts w:ascii="Raleway" w:hAnsi="Raleway"/>
                <w:sz w:val="18"/>
                <w:szCs w:val="18"/>
              </w:rPr>
              <w:br/>
              <w:t>I/we plan to make as a result of this discussion.</w:t>
            </w:r>
          </w:p>
        </w:tc>
      </w:tr>
      <w:tr w:rsidR="00286231" w14:paraId="713F3B77" w14:textId="77777777" w:rsidTr="00985804">
        <w:tc>
          <w:tcPr>
            <w:tcW w:w="10490" w:type="dxa"/>
          </w:tcPr>
          <w:p w14:paraId="337AB0D6" w14:textId="77777777" w:rsidR="00286231" w:rsidRDefault="00286231" w:rsidP="00065997">
            <w:pPr>
              <w:rPr>
                <w:rFonts w:ascii="Raleway" w:hAnsi="Raleway"/>
                <w:szCs w:val="22"/>
              </w:rPr>
            </w:pPr>
          </w:p>
          <w:p w14:paraId="04DEC52E" w14:textId="77777777" w:rsidR="00286231" w:rsidRDefault="00286231" w:rsidP="00065997">
            <w:pPr>
              <w:jc w:val="center"/>
              <w:rPr>
                <w:rFonts w:ascii="Raleway" w:hAnsi="Raleway"/>
                <w:szCs w:val="22"/>
              </w:rPr>
            </w:pPr>
          </w:p>
        </w:tc>
      </w:tr>
      <w:tr w:rsidR="00286231" w14:paraId="27C14109" w14:textId="77777777" w:rsidTr="00985804">
        <w:tc>
          <w:tcPr>
            <w:tcW w:w="10490" w:type="dxa"/>
            <w:tcBorders>
              <w:bottom w:val="single" w:sz="4" w:space="0" w:color="auto"/>
            </w:tcBorders>
          </w:tcPr>
          <w:p w14:paraId="21D9488E" w14:textId="77777777" w:rsidR="00286231" w:rsidRPr="00AC5B7F" w:rsidRDefault="00286231" w:rsidP="00065997">
            <w:pPr>
              <w:rPr>
                <w:rFonts w:ascii="Raleway" w:hAnsi="Raleway"/>
                <w:sz w:val="22"/>
                <w:szCs w:val="22"/>
              </w:rPr>
            </w:pPr>
            <w:r w:rsidRPr="00AC5B7F">
              <w:rPr>
                <w:rFonts w:ascii="Raleway" w:hAnsi="Raleway"/>
                <w:sz w:val="22"/>
                <w:szCs w:val="22"/>
              </w:rPr>
              <w:t>Planned Changes</w:t>
            </w:r>
            <w:r w:rsidR="00983266">
              <w:rPr>
                <w:rFonts w:ascii="Raleway" w:hAnsi="Raleway"/>
                <w:sz w:val="22"/>
                <w:szCs w:val="22"/>
              </w:rPr>
              <w:t>:</w:t>
            </w:r>
            <w:r w:rsidR="00983266">
              <w:rPr>
                <w:rFonts w:ascii="Raleway" w:hAnsi="Raleway"/>
                <w:sz w:val="22"/>
                <w:szCs w:val="22"/>
              </w:rPr>
              <w:br/>
            </w:r>
          </w:p>
        </w:tc>
      </w:tr>
      <w:tr w:rsidR="00286231" w14:paraId="4DC4BC05" w14:textId="77777777" w:rsidTr="00985804">
        <w:tc>
          <w:tcPr>
            <w:tcW w:w="10490" w:type="dxa"/>
            <w:tcBorders>
              <w:top w:val="single" w:sz="4" w:space="0" w:color="auto"/>
              <w:left w:val="single" w:sz="4" w:space="0" w:color="auto"/>
              <w:bottom w:val="single" w:sz="4" w:space="0" w:color="auto"/>
              <w:right w:val="single" w:sz="4" w:space="0" w:color="auto"/>
            </w:tcBorders>
          </w:tcPr>
          <w:p w14:paraId="3BE8BAC1" w14:textId="77777777" w:rsidR="00286231" w:rsidRDefault="00286231" w:rsidP="00065997">
            <w:pPr>
              <w:rPr>
                <w:rFonts w:ascii="Raleway" w:hAnsi="Raleway"/>
                <w:sz w:val="22"/>
                <w:szCs w:val="22"/>
              </w:rPr>
            </w:pPr>
          </w:p>
          <w:p w14:paraId="6A5158B3" w14:textId="77777777" w:rsidR="00286231" w:rsidRPr="00AC5B7F" w:rsidRDefault="00286231" w:rsidP="00065997">
            <w:pPr>
              <w:rPr>
                <w:rFonts w:ascii="Raleway" w:hAnsi="Raleway"/>
                <w:sz w:val="22"/>
                <w:szCs w:val="22"/>
              </w:rPr>
            </w:pPr>
          </w:p>
        </w:tc>
      </w:tr>
      <w:tr w:rsidR="00286231" w14:paraId="41E8B297" w14:textId="77777777" w:rsidTr="00985804">
        <w:tc>
          <w:tcPr>
            <w:tcW w:w="10490" w:type="dxa"/>
            <w:tcBorders>
              <w:top w:val="single" w:sz="4" w:space="0" w:color="auto"/>
              <w:left w:val="single" w:sz="4" w:space="0" w:color="auto"/>
              <w:bottom w:val="single" w:sz="4" w:space="0" w:color="auto"/>
              <w:right w:val="single" w:sz="4" w:space="0" w:color="auto"/>
            </w:tcBorders>
          </w:tcPr>
          <w:p w14:paraId="0F6DE25D" w14:textId="77777777" w:rsidR="00286231" w:rsidRDefault="00286231" w:rsidP="00065997">
            <w:pPr>
              <w:rPr>
                <w:rFonts w:ascii="Raleway" w:hAnsi="Raleway"/>
                <w:sz w:val="22"/>
                <w:szCs w:val="22"/>
              </w:rPr>
            </w:pPr>
          </w:p>
          <w:p w14:paraId="0591B566" w14:textId="77777777" w:rsidR="00286231" w:rsidRPr="00AC5B7F" w:rsidRDefault="00286231" w:rsidP="00065997">
            <w:pPr>
              <w:rPr>
                <w:rFonts w:ascii="Raleway" w:hAnsi="Raleway"/>
                <w:sz w:val="22"/>
                <w:szCs w:val="22"/>
              </w:rPr>
            </w:pPr>
          </w:p>
        </w:tc>
      </w:tr>
      <w:tr w:rsidR="00286231" w14:paraId="295D71A7" w14:textId="77777777" w:rsidTr="00985804">
        <w:tc>
          <w:tcPr>
            <w:tcW w:w="10490" w:type="dxa"/>
            <w:tcBorders>
              <w:top w:val="single" w:sz="4" w:space="0" w:color="auto"/>
              <w:left w:val="single" w:sz="4" w:space="0" w:color="auto"/>
              <w:bottom w:val="single" w:sz="4" w:space="0" w:color="auto"/>
              <w:right w:val="single" w:sz="4" w:space="0" w:color="auto"/>
            </w:tcBorders>
          </w:tcPr>
          <w:p w14:paraId="17182EF6" w14:textId="77777777" w:rsidR="00286231" w:rsidRDefault="00286231" w:rsidP="00065997">
            <w:pPr>
              <w:rPr>
                <w:rFonts w:ascii="Raleway" w:hAnsi="Raleway"/>
                <w:sz w:val="22"/>
                <w:szCs w:val="22"/>
              </w:rPr>
            </w:pPr>
          </w:p>
          <w:p w14:paraId="15CE609F" w14:textId="77777777" w:rsidR="00286231" w:rsidRPr="00AC5B7F" w:rsidRDefault="00286231" w:rsidP="00065997">
            <w:pPr>
              <w:rPr>
                <w:rFonts w:ascii="Raleway" w:hAnsi="Raleway"/>
                <w:sz w:val="22"/>
                <w:szCs w:val="22"/>
              </w:rPr>
            </w:pPr>
          </w:p>
        </w:tc>
      </w:tr>
      <w:tr w:rsidR="00286231" w14:paraId="5B5E73FA" w14:textId="77777777" w:rsidTr="00985804">
        <w:tc>
          <w:tcPr>
            <w:tcW w:w="10490" w:type="dxa"/>
            <w:tcBorders>
              <w:top w:val="single" w:sz="4" w:space="0" w:color="auto"/>
              <w:left w:val="single" w:sz="4" w:space="0" w:color="auto"/>
              <w:bottom w:val="single" w:sz="4" w:space="0" w:color="auto"/>
              <w:right w:val="single" w:sz="4" w:space="0" w:color="auto"/>
            </w:tcBorders>
          </w:tcPr>
          <w:p w14:paraId="00DDEEDC" w14:textId="77777777" w:rsidR="00286231" w:rsidRDefault="00286231" w:rsidP="00065997">
            <w:pPr>
              <w:rPr>
                <w:rFonts w:ascii="Raleway" w:hAnsi="Raleway"/>
                <w:sz w:val="22"/>
                <w:szCs w:val="22"/>
              </w:rPr>
            </w:pPr>
          </w:p>
          <w:p w14:paraId="5D212392" w14:textId="77777777" w:rsidR="00286231" w:rsidRPr="00AC5B7F" w:rsidRDefault="00286231" w:rsidP="00065997">
            <w:pPr>
              <w:rPr>
                <w:rFonts w:ascii="Raleway" w:hAnsi="Raleway"/>
                <w:sz w:val="22"/>
                <w:szCs w:val="22"/>
              </w:rPr>
            </w:pPr>
          </w:p>
        </w:tc>
      </w:tr>
      <w:tr w:rsidR="00286231" w14:paraId="14DE4BF2" w14:textId="77777777" w:rsidTr="00985804">
        <w:tc>
          <w:tcPr>
            <w:tcW w:w="10490" w:type="dxa"/>
            <w:tcBorders>
              <w:top w:val="single" w:sz="4" w:space="0" w:color="auto"/>
              <w:bottom w:val="single" w:sz="4" w:space="0" w:color="auto"/>
            </w:tcBorders>
          </w:tcPr>
          <w:p w14:paraId="51941E41" w14:textId="77777777" w:rsidR="00286231" w:rsidRDefault="00286231" w:rsidP="00065997">
            <w:pPr>
              <w:rPr>
                <w:rFonts w:ascii="Raleway" w:hAnsi="Raleway"/>
                <w:sz w:val="22"/>
                <w:szCs w:val="22"/>
              </w:rPr>
            </w:pPr>
          </w:p>
          <w:p w14:paraId="3A5974B0" w14:textId="77777777" w:rsidR="00286231" w:rsidRDefault="00286231" w:rsidP="00065997">
            <w:pPr>
              <w:rPr>
                <w:rFonts w:ascii="Raleway" w:hAnsi="Raleway"/>
                <w:sz w:val="22"/>
                <w:szCs w:val="22"/>
              </w:rPr>
            </w:pPr>
            <w:r>
              <w:rPr>
                <w:rFonts w:ascii="Raleway" w:hAnsi="Raleway"/>
                <w:sz w:val="22"/>
                <w:szCs w:val="22"/>
              </w:rPr>
              <w:t>Next Review Date:</w:t>
            </w:r>
            <w:r>
              <w:rPr>
                <w:rFonts w:ascii="Raleway" w:hAnsi="Raleway"/>
                <w:sz w:val="22"/>
                <w:szCs w:val="22"/>
              </w:rPr>
              <w:br/>
            </w:r>
            <w:bookmarkStart w:id="0" w:name="_GoBack"/>
            <w:bookmarkEnd w:id="0"/>
          </w:p>
        </w:tc>
      </w:tr>
    </w:tbl>
    <w:p w14:paraId="2F144BBF" w14:textId="474CA4CB" w:rsidR="00286231" w:rsidRDefault="00A929BC" w:rsidP="005940DF">
      <w:pPr>
        <w:rPr>
          <w:rFonts w:ascii="Georgia" w:hAnsi="Georgia" w:cs="Arial"/>
          <w:b/>
          <w:color w:val="003A49"/>
          <w:sz w:val="36"/>
          <w:szCs w:val="36"/>
        </w:rPr>
      </w:pPr>
      <w:r w:rsidRPr="00FC7157">
        <w:rPr>
          <w:b/>
          <w:noProof/>
        </w:rPr>
        <mc:AlternateContent>
          <mc:Choice Requires="wps">
            <w:drawing>
              <wp:anchor distT="45720" distB="45720" distL="114300" distR="114300" simplePos="0" relativeHeight="251692032" behindDoc="0" locked="0" layoutInCell="1" allowOverlap="1" wp14:anchorId="625ADA68" wp14:editId="36BBA883">
                <wp:simplePos x="0" y="0"/>
                <wp:positionH relativeFrom="margin">
                  <wp:posOffset>-290195</wp:posOffset>
                </wp:positionH>
                <wp:positionV relativeFrom="paragraph">
                  <wp:posOffset>656752</wp:posOffset>
                </wp:positionV>
                <wp:extent cx="6815470" cy="1404620"/>
                <wp:effectExtent l="0" t="0" r="0" b="0"/>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15470" cy="1404620"/>
                        </a:xfrm>
                        <a:prstGeom prst="rect">
                          <a:avLst/>
                        </a:prstGeom>
                        <a:noFill/>
                        <a:ln w="9525">
                          <a:noFill/>
                          <a:miter lim="800000"/>
                          <a:headEnd/>
                          <a:tailEnd/>
                        </a:ln>
                      </wps:spPr>
                      <wps:txbx>
                        <w:txbxContent>
                          <w:p w14:paraId="635ECF89" w14:textId="77777777" w:rsidR="00A929BC" w:rsidRPr="00A929BC" w:rsidRDefault="00A929BC" w:rsidP="00A929BC">
                            <w:pPr>
                              <w:pBdr>
                                <w:top w:val="single" w:sz="4" w:space="1" w:color="auto"/>
                              </w:pBdr>
                              <w:rPr>
                                <w:rFonts w:ascii="Raleway" w:hAnsi="Raleway"/>
                                <w:i/>
                                <w:iCs/>
                                <w:color w:val="003949"/>
                                <w:sz w:val="16"/>
                                <w:szCs w:val="16"/>
                              </w:rPr>
                            </w:pPr>
                            <w:r w:rsidRPr="00A929BC">
                              <w:rPr>
                                <w:rFonts w:ascii="Raleway" w:hAnsi="Raleway"/>
                                <w:i/>
                                <w:iCs/>
                                <w:color w:val="003949"/>
                                <w:sz w:val="16"/>
                                <w:szCs w:val="16"/>
                              </w:rPr>
                              <w:t xml:space="preserve">© Culture by Design Limited 2020. All rights reserved. All content (texts, trademarks, illustrations, photos, graphics, files, designs, arrangements, etc.) in this document (except where stated otherwise) are owned by Culture by Design Limited and protected by copyright and other intellectual property legislation. Unless stated otherwise, no content in this presentation may be copied, distributed, or used for any other purpose, without the prior and express written consent from Culture by Design Limited.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5ADA68" id="Text Box 2" o:spid="_x0000_s1044" type="#_x0000_t202" style="position:absolute;margin-left:-22.85pt;margin-top:51.7pt;width:536.65pt;height:110.6pt;z-index:25169203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" filled="f" stroked="f">
                <v:textbox style="mso-fit-shape-to-text:t">
                  <w:txbxContent>
                    <w:p w14:paraId="635ECF89" w14:textId="77777777" w:rsidR="00A929BC" w:rsidRPr="00A929BC" w:rsidRDefault="00A929BC" w:rsidP="00A929BC">
                      <w:pPr>
                        <w:pBdr>
                          <w:top w:val="single" w:sz="4" w:space="1" w:color="auto"/>
                        </w:pBdr>
                        <w:rPr>
                          <w:rFonts w:ascii="Raleway" w:hAnsi="Raleway"/>
                          <w:i/>
                          <w:iCs/>
                          <w:color w:val="003949"/>
                          <w:sz w:val="16"/>
                          <w:szCs w:val="16"/>
                        </w:rPr>
                      </w:pPr>
                      <w:r w:rsidRPr="00A929BC">
                        <w:rPr>
                          <w:rFonts w:ascii="Raleway" w:hAnsi="Raleway"/>
                          <w:i/>
                          <w:iCs/>
                          <w:color w:val="003949"/>
                          <w:sz w:val="16"/>
                          <w:szCs w:val="16"/>
                        </w:rPr>
                        <w:t xml:space="preserve">© Culture by Design Limited 2020. All rights reserved. All content (texts, trademarks, illustrations, photos, graphics, files, designs, arrangements, etc.) in this document (except where stated otherwise) are owned by Culture by Design Limited and protected by copyright and other intellectual property legislation. Unless stated otherwise, no content in this presentation may be copied, distributed, or used for any other purpose, without the prior and express written consent from Culture by Design Limited. </w:t>
                      </w:r>
                    </w:p>
                  </w:txbxContent>
                </v:textbox>
                <w10:wrap anchorx="margin"/>
              </v:shape>
            </w:pict>
          </mc:Fallback>
        </mc:AlternateContent>
      </w:r>
    </w:p>
    <w:sectPr w:rsidR="00286231" w:rsidSect="00A929BC">
      <w:headerReference w:type="even" r:id="rId21"/>
      <w:headerReference w:type="default" r:id="rId22"/>
      <w:footerReference w:type="even" r:id="rId23"/>
      <w:footerReference w:type="default" r:id="rId24"/>
      <w:headerReference w:type="first" r:id="rId25"/>
      <w:footerReference w:type="first" r:id="rId26"/>
      <w:pgSz w:w="11900" w:h="16840"/>
      <w:pgMar w:top="1783" w:right="843" w:bottom="993" w:left="993"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7691A7" w14:textId="77777777" w:rsidR="00157BD3" w:rsidRDefault="00157BD3" w:rsidP="00F90327">
      <w:r>
        <w:separator/>
      </w:r>
    </w:p>
  </w:endnote>
  <w:endnote w:type="continuationSeparator" w:id="0">
    <w:p w14:paraId="6D6ADDE5" w14:textId="77777777" w:rsidR="00157BD3" w:rsidRDefault="00157BD3" w:rsidP="00F903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Times New Roman"/>
    <w:charset w:val="00"/>
    <w:family w:val="auto"/>
    <w:pitch w:val="variable"/>
    <w:sig w:usb0="E1000AEF" w:usb1="5000A1FF" w:usb2="00000000" w:usb3="00000000" w:csb0="000001BF" w:csb1="00000000"/>
  </w:font>
  <w:font w:name="Georgia">
    <w:panose1 w:val="02040502050405020303"/>
    <w:charset w:val="00"/>
    <w:family w:val="roman"/>
    <w:pitch w:val="variable"/>
    <w:sig w:usb0="00000287" w:usb1="00000000" w:usb2="00000000" w:usb3="00000000" w:csb0="0000009F" w:csb1="00000000"/>
  </w:font>
  <w:font w:name="Raleway">
    <w:altName w:val="Raleway"/>
    <w:panose1 w:val="020B0003030101060003"/>
    <w:charset w:val="00"/>
    <w:family w:val="swiss"/>
    <w:pitch w:val="variable"/>
    <w:sig w:usb0="A00002FF" w:usb1="5000205B" w:usb2="00000000" w:usb3="00000000" w:csb0="00000097"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A0002AEF" w:usb1="4000207B" w:usb2="00000000"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6EFDC4" w14:textId="7174D9A1" w:rsidR="00A929BC" w:rsidRDefault="00A929BC">
    <w:pPr>
      <w:pStyle w:val="Footer"/>
    </w:pPr>
    <w:r>
      <w:rPr>
        <w:noProof/>
        <w:color w:val="003A49"/>
      </w:rPr>
      <mc:AlternateContent>
        <mc:Choice Requires="wpg">
          <w:drawing>
            <wp:anchor distT="0" distB="0" distL="114300" distR="114300" simplePos="0" relativeHeight="251675648" behindDoc="0" locked="0" layoutInCell="1" allowOverlap="1" wp14:anchorId="2ACDED60" wp14:editId="03A7B5CC">
              <wp:simplePos x="0" y="0"/>
              <wp:positionH relativeFrom="page">
                <wp:posOffset>7033733</wp:posOffset>
              </wp:positionH>
              <wp:positionV relativeFrom="paragraph">
                <wp:posOffset>-2785110</wp:posOffset>
              </wp:positionV>
              <wp:extent cx="505460" cy="3401695"/>
              <wp:effectExtent l="0" t="0" r="27940" b="27305"/>
              <wp:wrapNone/>
              <wp:docPr id="2059" name="Group 2059"/>
              <wp:cNvGraphicFramePr/>
              <a:graphic xmlns:a="http://schemas.openxmlformats.org/drawingml/2006/main">
                <a:graphicData uri="http://schemas.microsoft.com/office/word/2010/wordprocessingGroup">
                  <wpg:wgp>
                    <wpg:cNvGrpSpPr/>
                    <wpg:grpSpPr>
                      <a:xfrm flipH="1">
                        <a:off x="0" y="0"/>
                        <a:ext cx="505460" cy="3401695"/>
                        <a:chOff x="0" y="0"/>
                        <a:chExt cx="505460" cy="3401695"/>
                      </a:xfrm>
                    </wpg:grpSpPr>
                    <pic:pic xmlns:pic="http://schemas.openxmlformats.org/drawingml/2006/picture">
                      <pic:nvPicPr>
                        <pic:cNvPr id="2060" name="Picture 4"/>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0380" cy="3401695"/>
                        </a:xfrm>
                        <a:prstGeom prst="rect">
                          <a:avLst/>
                        </a:prstGeom>
                        <a:noFill/>
                        <a:ln>
                          <a:noFill/>
                        </a:ln>
                      </pic:spPr>
                    </pic:pic>
                    <wps:wsp>
                      <wps:cNvPr id="2061" name="Straight Connector 2061"/>
                      <wps:cNvCnPr/>
                      <wps:spPr>
                        <a:xfrm>
                          <a:off x="3175" y="9525"/>
                          <a:ext cx="502285" cy="3385185"/>
                        </a:xfrm>
                        <a:prstGeom prst="line">
                          <a:avLst/>
                        </a:prstGeom>
                        <a:ln w="12700">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E1592E9" id="Group 2059" o:spid="_x0000_s1026" style="position:absolute;margin-left:553.85pt;margin-top:-219.3pt;width:39.8pt;height:267.85pt;flip:x;z-index:251675648;mso-position-horizontal-relative:page" coordsize="5054,340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width:5003;height:340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">
                <v:imagedata r:id="rId2" o:title=""/>
              </v:shape>
              <v:line id="Straight Connector 2061" o:spid="_x0000_s1028" style="position:absolute;visibility:visible;mso-wrap-style:square" from="31,95" to="5054,33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" strokecolor="white [3212]" strokeweight="1pt">
                <v:stroke joinstyle="miter"/>
              </v:line>
              <w10:wrap anchorx="pag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021193" w14:textId="71690D31" w:rsidR="00A929BC" w:rsidRDefault="00A929BC">
    <w:pPr>
      <w:pStyle w:val="Footer"/>
    </w:pPr>
    <w:r>
      <w:rPr>
        <w:noProof/>
        <w:sz w:val="18"/>
        <w:szCs w:val="18"/>
      </w:rPr>
      <mc:AlternateContent>
        <mc:Choice Requires="wpg">
          <w:drawing>
            <wp:anchor distT="0" distB="0" distL="114300" distR="114300" simplePos="0" relativeHeight="251671552" behindDoc="0" locked="0" layoutInCell="1" allowOverlap="1" wp14:anchorId="662BF401" wp14:editId="2D2E7D4C">
              <wp:simplePos x="0" y="0"/>
              <wp:positionH relativeFrom="page">
                <wp:posOffset>-22225</wp:posOffset>
              </wp:positionH>
              <wp:positionV relativeFrom="paragraph">
                <wp:posOffset>-432597</wp:posOffset>
              </wp:positionV>
              <wp:extent cx="7931750" cy="1262519"/>
              <wp:effectExtent l="19050" t="0" r="31750" b="0"/>
              <wp:wrapNone/>
              <wp:docPr id="225" name="Group 225"/>
              <wp:cNvGraphicFramePr/>
              <a:graphic xmlns:a="http://schemas.openxmlformats.org/drawingml/2006/main">
                <a:graphicData uri="http://schemas.microsoft.com/office/word/2010/wordprocessingGroup">
                  <wpg:wgp>
                    <wpg:cNvGrpSpPr/>
                    <wpg:grpSpPr>
                      <a:xfrm flipH="1">
                        <a:off x="0" y="0"/>
                        <a:ext cx="7931750" cy="1262519"/>
                        <a:chOff x="0" y="0"/>
                        <a:chExt cx="7931750" cy="1262519"/>
                      </a:xfrm>
                    </wpg:grpSpPr>
                    <wpg:grpSp>
                      <wpg:cNvPr id="226" name="Group 226"/>
                      <wpg:cNvGrpSpPr/>
                      <wpg:grpSpPr>
                        <a:xfrm>
                          <a:off x="0" y="0"/>
                          <a:ext cx="7909997" cy="1262519"/>
                          <a:chOff x="0" y="0"/>
                          <a:chExt cx="7909997" cy="1263004"/>
                        </a:xfrm>
                      </wpg:grpSpPr>
                      <pic:pic xmlns:pic="http://schemas.openxmlformats.org/drawingml/2006/picture">
                        <pic:nvPicPr>
                          <pic:cNvPr id="227" name="image9.png"/>
                          <pic:cNvPicPr>
                            <a:picLocks noChangeAspect="1"/>
                          </pic:cNvPicPr>
                        </pic:nvPicPr>
                        <pic:blipFill>
                          <a:blip r:embed="rId1" cstate="print"/>
                          <a:stretch>
                            <a:fillRect/>
                          </a:stretch>
                        </pic:blipFill>
                        <pic:spPr>
                          <a:xfrm>
                            <a:off x="350322" y="200649"/>
                            <a:ext cx="7559675" cy="1062355"/>
                          </a:xfrm>
                          <a:prstGeom prst="rect">
                            <a:avLst/>
                          </a:prstGeom>
                        </pic:spPr>
                      </pic:pic>
                      <wps:wsp>
                        <wps:cNvPr id="228" name="Straight Connector 228"/>
                        <wps:cNvCnPr/>
                        <wps:spPr>
                          <a:xfrm flipV="1">
                            <a:off x="0" y="0"/>
                            <a:ext cx="7594600" cy="817245"/>
                          </a:xfrm>
                          <a:prstGeom prst="line">
                            <a:avLst/>
                          </a:prstGeom>
                          <a:ln w="12700">
                            <a:solidFill>
                              <a:schemeClr val="bg1"/>
                            </a:solidFill>
                          </a:ln>
                        </wps:spPr>
                        <wps:style>
                          <a:lnRef idx="1">
                            <a:schemeClr val="accent1"/>
                          </a:lnRef>
                          <a:fillRef idx="0">
                            <a:schemeClr val="accent1"/>
                          </a:fillRef>
                          <a:effectRef idx="0">
                            <a:schemeClr val="accent1"/>
                          </a:effectRef>
                          <a:fontRef idx="minor">
                            <a:schemeClr val="tx1"/>
                          </a:fontRef>
                        </wps:style>
                        <wps:bodyPr/>
                      </wps:wsp>
                    </wpg:grpSp>
                    <wps:wsp>
                      <wps:cNvPr id="229" name="Straight Connector 229"/>
                      <wps:cNvCnPr/>
                      <wps:spPr>
                        <a:xfrm flipV="1">
                          <a:off x="328815" y="200739"/>
                          <a:ext cx="7602935" cy="816452"/>
                        </a:xfrm>
                        <a:prstGeom prst="line">
                          <a:avLst/>
                        </a:prstGeom>
                        <a:ln w="28575">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2CADF1E1" id="Group 225" o:spid="_x0000_s1026" style="position:absolute;margin-left:-1.75pt;margin-top:-34.05pt;width:624.55pt;height:99.4pt;flip:x;z-index:251671552;mso-position-horizontal-relative:page" coordsize="79317,126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">
              <v:group id="Group 226" o:spid="_x0000_s1027" style="position:absolute;width:79099;height:12625" coordsize="79099,1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9.png" o:spid="_x0000_s1028" type="#_x0000_t75" style="position:absolute;left:3503;top:2006;width:75596;height:106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">
                  <v:imagedata r:id="rId2" o:title=""/>
                </v:shape>
                <v:line id="Straight Connector 228" o:spid="_x0000_s1029" style="position:absolute;flip:y;visibility:visible;mso-wrap-style:square" from="0,0" to="75946,81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" strokecolor="white [3212]" strokeweight="1pt">
                  <v:stroke joinstyle="miter"/>
                </v:line>
              </v:group>
              <v:line id="Straight Connector 229" o:spid="_x0000_s1030" style="position:absolute;flip:y;visibility:visible;mso-wrap-style:square" from="3288,2007" to="79317,10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" strokecolor="white [3212]" strokeweight="2.25pt">
                <v:stroke joinstyle="miter"/>
              </v:line>
              <w10:wrap anchorx="pag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0CF64C" w14:textId="5CC8C4AB" w:rsidR="00D55210" w:rsidRDefault="00E83213">
    <w:pPr>
      <w:pStyle w:val="Footer"/>
    </w:pPr>
    <w:r>
      <w:rPr>
        <w:rFonts w:ascii="Times New Roman" w:hAnsi="Times New Roman"/>
        <w:noProof/>
        <w:lang w:val="en-NZ" w:eastAsia="en-NZ"/>
      </w:rPr>
      <mc:AlternateContent>
        <mc:Choice Requires="wps">
          <w:drawing>
            <wp:anchor distT="45720" distB="45720" distL="114300" distR="114300" simplePos="0" relativeHeight="251664384" behindDoc="0" locked="0" layoutInCell="1" allowOverlap="1" wp14:anchorId="5E474E47" wp14:editId="0DC747ED">
              <wp:simplePos x="0" y="0"/>
              <wp:positionH relativeFrom="column">
                <wp:posOffset>-257810</wp:posOffset>
              </wp:positionH>
              <wp:positionV relativeFrom="bottomMargin">
                <wp:posOffset>193988</wp:posOffset>
              </wp:positionV>
              <wp:extent cx="3357245" cy="274955"/>
              <wp:effectExtent l="0" t="0" r="0" b="0"/>
              <wp:wrapNone/>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7245" cy="274955"/>
                      </a:xfrm>
                      <a:prstGeom prst="rect">
                        <a:avLst/>
                      </a:prstGeom>
                      <a:solidFill>
                        <a:srgbClr val="FFFFFF"/>
                      </a:solidFill>
                      <a:ln w="9525">
                        <a:noFill/>
                        <a:miter lim="800000"/>
                        <a:headEnd/>
                        <a:tailEnd/>
                      </a:ln>
                    </wps:spPr>
                    <wps:txbx>
                      <w:txbxContent>
                        <w:p w14:paraId="23EAFF27" w14:textId="18960425" w:rsidR="00EA344C" w:rsidRPr="00AD7E11" w:rsidRDefault="00EA344C" w:rsidP="00EA344C">
                          <w:pPr>
                            <w:ind w:right="127"/>
                            <w:rPr>
                              <w:rFonts w:ascii="Raleway" w:hAnsi="Raleway"/>
                              <w:bCs/>
                              <w:sz w:val="18"/>
                              <w:szCs w:val="18"/>
                            </w:rPr>
                          </w:pPr>
                          <w:r w:rsidRPr="00AD7E11">
                            <w:rPr>
                              <w:rFonts w:ascii="Raleway" w:hAnsi="Raleway"/>
                              <w:bCs/>
                              <w:sz w:val="18"/>
                              <w:szCs w:val="18"/>
                            </w:rPr>
                            <w:t>Copyrig</w:t>
                          </w:r>
                          <w:r w:rsidR="00BC3818" w:rsidRPr="00AD7E11">
                            <w:rPr>
                              <w:rFonts w:ascii="Raleway" w:hAnsi="Raleway"/>
                              <w:bCs/>
                              <w:sz w:val="18"/>
                              <w:szCs w:val="18"/>
                            </w:rPr>
                            <w:t>ht © Culture by Design Ltd.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E474E47" id="_x0000_t202" coordsize="21600,21600" o:spt="202" path="m,l,21600r21600,l21600,xe">
              <v:stroke joinstyle="miter"/>
              <v:path gradientshapeok="t" o:connecttype="rect"/>
            </v:shapetype>
            <v:shape id="Text Box 217" o:spid="_x0000_s1045" type="#_x0000_t202" style="position:absolute;margin-left:-20.3pt;margin-top:15.25pt;width:264.35pt;height:21.6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" stroked="f">
              <v:textbox>
                <w:txbxContent>
                  <w:p w14:paraId="23EAFF27" w14:textId="18960425" w:rsidR="00EA344C" w:rsidRPr="00AD7E11" w:rsidRDefault="00EA344C" w:rsidP="00EA344C">
                    <w:pPr>
                      <w:ind w:right="127"/>
                      <w:rPr>
                        <w:rFonts w:ascii="Raleway" w:hAnsi="Raleway"/>
                        <w:bCs/>
                        <w:sz w:val="18"/>
                        <w:szCs w:val="18"/>
                      </w:rPr>
                    </w:pPr>
                    <w:r w:rsidRPr="00AD7E11">
                      <w:rPr>
                        <w:rFonts w:ascii="Raleway" w:hAnsi="Raleway"/>
                        <w:bCs/>
                        <w:sz w:val="18"/>
                        <w:szCs w:val="18"/>
                      </w:rPr>
                      <w:t>Copyrig</w:t>
                    </w:r>
                    <w:r w:rsidR="00BC3818" w:rsidRPr="00AD7E11">
                      <w:rPr>
                        <w:rFonts w:ascii="Raleway" w:hAnsi="Raleway"/>
                        <w:bCs/>
                        <w:sz w:val="18"/>
                        <w:szCs w:val="18"/>
                      </w:rPr>
                      <w:t>ht © Culture by Design Ltd.</w:t>
                    </w:r>
                  </w:p>
                </w:txbxContent>
              </v:textbox>
              <w10:wrap anchory="margin"/>
            </v:shape>
          </w:pict>
        </mc:Fallback>
      </mc:AlternateContent>
    </w:r>
    <w:r w:rsidR="00E20E5D">
      <w:rPr>
        <w:noProof/>
        <w:lang w:val="en-NZ" w:eastAsia="en-NZ"/>
      </w:rPr>
      <w:drawing>
        <wp:anchor distT="0" distB="0" distL="114300" distR="114300" simplePos="0" relativeHeight="251669504" behindDoc="0" locked="0" layoutInCell="1" allowOverlap="1" wp14:anchorId="2946878F" wp14:editId="510179A5">
          <wp:simplePos x="0" y="0"/>
          <wp:positionH relativeFrom="margin">
            <wp:align>right</wp:align>
          </wp:positionH>
          <wp:positionV relativeFrom="page">
            <wp:posOffset>9347200</wp:posOffset>
          </wp:positionV>
          <wp:extent cx="1905000" cy="60960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centia Registered.png"/>
                  <pic:cNvPicPr/>
                </pic:nvPicPr>
                <pic:blipFill rotWithShape="1">
                  <a:blip r:embed="rId1">
                    <a:extLst>
                      <a:ext uri="{28A0092B-C50C-407E-A947-70E740481C1C}">
                        <a14:useLocalDpi xmlns:a14="http://schemas.microsoft.com/office/drawing/2010/main" val="0"/>
                      </a:ext>
                    </a:extLst>
                  </a:blip>
                  <a:srcRect l="7989" t="12672" r="9366" b="34435"/>
                  <a:stretch/>
                </pic:blipFill>
                <pic:spPr bwMode="auto">
                  <a:xfrm>
                    <a:off x="0" y="0"/>
                    <a:ext cx="1905000" cy="609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C5626">
      <w:rPr>
        <w:noProof/>
        <w:lang w:val="en-NZ" w:eastAsia="en-NZ"/>
      </w:rPr>
      <mc:AlternateContent>
        <mc:Choice Requires="wps">
          <w:drawing>
            <wp:anchor distT="0" distB="0" distL="114300" distR="114300" simplePos="0" relativeHeight="251656192" behindDoc="0" locked="0" layoutInCell="1" allowOverlap="1" wp14:anchorId="4EFE1ACB" wp14:editId="5562FD76">
              <wp:simplePos x="0" y="0"/>
              <wp:positionH relativeFrom="column">
                <wp:posOffset>-228600</wp:posOffset>
              </wp:positionH>
              <wp:positionV relativeFrom="paragraph">
                <wp:posOffset>116840</wp:posOffset>
              </wp:positionV>
              <wp:extent cx="6636385" cy="35560"/>
              <wp:effectExtent l="0" t="0" r="0" b="0"/>
              <wp:wrapThrough wrapText="bothSides">
                <wp:wrapPolygon edited="0">
                  <wp:start x="0" y="0"/>
                  <wp:lineTo x="0" y="11571"/>
                  <wp:lineTo x="21515" y="11571"/>
                  <wp:lineTo x="21515" y="0"/>
                  <wp:lineTo x="0" y="0"/>
                </wp:wrapPolygon>
              </wp:wrapThrough>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36385" cy="35560"/>
                      </a:xfrm>
                      <a:prstGeom prst="rect">
                        <a:avLst/>
                      </a:prstGeom>
                      <a:solidFill>
                        <a:srgbClr val="002F39"/>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C23335" id="Rectangle 4" o:spid="_x0000_s1026" style="position:absolute;margin-left:-18pt;margin-top:9.2pt;width:522.55pt;height:2.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" fillcolor="#002f39" stroked="f">
              <w10:wrap type="through"/>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62E487E" w14:textId="77777777" w:rsidR="00157BD3" w:rsidRDefault="00157BD3" w:rsidP="00F90327">
      <w:r>
        <w:separator/>
      </w:r>
    </w:p>
  </w:footnote>
  <w:footnote w:type="continuationSeparator" w:id="0">
    <w:p w14:paraId="76EC26B9" w14:textId="77777777" w:rsidR="00157BD3" w:rsidRDefault="00157BD3" w:rsidP="00F9032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8A7B25" w14:textId="1E762583" w:rsidR="00A929BC" w:rsidRDefault="00A929BC">
    <w:pPr>
      <w:pStyle w:val="Header"/>
    </w:pPr>
    <w:r>
      <w:rPr>
        <w:noProof/>
        <w:sz w:val="36"/>
        <w:szCs w:val="36"/>
      </w:rPr>
      <mc:AlternateContent>
        <mc:Choice Requires="wpg">
          <w:drawing>
            <wp:anchor distT="0" distB="0" distL="114300" distR="114300" simplePos="0" relativeHeight="251677696" behindDoc="0" locked="0" layoutInCell="1" allowOverlap="1" wp14:anchorId="3589C252" wp14:editId="519F7423">
              <wp:simplePos x="0" y="0"/>
              <wp:positionH relativeFrom="page">
                <wp:posOffset>-30480</wp:posOffset>
              </wp:positionH>
              <wp:positionV relativeFrom="paragraph">
                <wp:posOffset>-350682</wp:posOffset>
              </wp:positionV>
              <wp:extent cx="755015" cy="1584325"/>
              <wp:effectExtent l="0" t="0" r="26035" b="34925"/>
              <wp:wrapNone/>
              <wp:docPr id="254" name="Group 254"/>
              <wp:cNvGraphicFramePr/>
              <a:graphic xmlns:a="http://schemas.openxmlformats.org/drawingml/2006/main">
                <a:graphicData uri="http://schemas.microsoft.com/office/word/2010/wordprocessingGroup">
                  <wpg:wgp>
                    <wpg:cNvGrpSpPr/>
                    <wpg:grpSpPr>
                      <a:xfrm>
                        <a:off x="0" y="0"/>
                        <a:ext cx="755015" cy="1584325"/>
                        <a:chOff x="0" y="0"/>
                        <a:chExt cx="755104" cy="1584684"/>
                      </a:xfrm>
                    </wpg:grpSpPr>
                    <pic:pic xmlns:pic="http://schemas.openxmlformats.org/drawingml/2006/picture">
                      <pic:nvPicPr>
                        <pic:cNvPr id="2049" name="image10.png"/>
                        <pic:cNvPicPr>
                          <a:picLocks noChangeAspect="1"/>
                        </pic:cNvPicPr>
                      </pic:nvPicPr>
                      <pic:blipFill>
                        <a:blip r:embed="rId1" cstate="print"/>
                        <a:stretch>
                          <a:fillRect/>
                        </a:stretch>
                      </pic:blipFill>
                      <pic:spPr>
                        <a:xfrm flipH="1">
                          <a:off x="33100" y="0"/>
                          <a:ext cx="655320" cy="1531620"/>
                        </a:xfrm>
                        <a:prstGeom prst="rect">
                          <a:avLst/>
                        </a:prstGeom>
                      </pic:spPr>
                    </pic:pic>
                    <wps:wsp>
                      <wps:cNvPr id="2050" name="Straight Connector 2050"/>
                      <wps:cNvCnPr/>
                      <wps:spPr>
                        <a:xfrm flipV="1">
                          <a:off x="0" y="432375"/>
                          <a:ext cx="725905" cy="1152309"/>
                        </a:xfrm>
                        <a:prstGeom prst="line">
                          <a:avLst/>
                        </a:prstGeom>
                        <a:ln w="12700">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2051" name="Straight Connector 2051"/>
                      <wps:cNvCnPr/>
                      <wps:spPr>
                        <a:xfrm>
                          <a:off x="43444" y="0"/>
                          <a:ext cx="711660" cy="531676"/>
                        </a:xfrm>
                        <a:prstGeom prst="line">
                          <a:avLst/>
                        </a:prstGeom>
                        <a:ln w="9525">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25A6206" id="Group 254" o:spid="_x0000_s1026" style="position:absolute;margin-left:-2.4pt;margin-top:-27.6pt;width:59.45pt;height:124.75pt;z-index:251677696;mso-position-horizontal-relative:page" coordsize="7551,158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0.png" o:spid="_x0000_s1027" type="#_x0000_t75" style="position:absolute;left:331;width:6553;height:15316;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">
                <v:imagedata r:id="rId2" o:title=""/>
              </v:shape>
              <v:line id="Straight Connector 2050" o:spid="_x0000_s1028" style="position:absolute;flip:y;visibility:visible;mso-wrap-style:square" from="0,4323" to="7259,15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" strokecolor="white [3212]" strokeweight="1pt">
                <v:stroke joinstyle="miter"/>
              </v:line>
              <v:line id="Straight Connector 2051" o:spid="_x0000_s1029" style="position:absolute;visibility:visible;mso-wrap-style:square" from="434,0" to="7551,53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" strokecolor="white [3212]">
                <v:stroke joinstyle="miter"/>
              </v:line>
              <w10:wrap anchorx="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F929A6" w14:textId="1D2DC8A3" w:rsidR="00AD7E11" w:rsidRDefault="00A929BC" w:rsidP="00AD7E11">
    <w:pPr>
      <w:rPr>
        <w:rFonts w:ascii="Raleway" w:hAnsi="Raleway"/>
        <w:sz w:val="18"/>
        <w:szCs w:val="18"/>
      </w:rPr>
    </w:pPr>
    <w:bookmarkStart w:id="1" w:name="_Hlk32582636"/>
    <w:r>
      <w:rPr>
        <w:noProof/>
        <w:sz w:val="18"/>
        <w:szCs w:val="18"/>
      </w:rPr>
      <mc:AlternateContent>
        <mc:Choice Requires="wpg">
          <w:drawing>
            <wp:anchor distT="0" distB="0" distL="114300" distR="114300" simplePos="0" relativeHeight="251673600" behindDoc="1" locked="0" layoutInCell="1" allowOverlap="1" wp14:anchorId="0E907B90" wp14:editId="060DB135">
              <wp:simplePos x="0" y="0"/>
              <wp:positionH relativeFrom="page">
                <wp:posOffset>2573079</wp:posOffset>
              </wp:positionH>
              <wp:positionV relativeFrom="paragraph">
                <wp:posOffset>-483693</wp:posOffset>
              </wp:positionV>
              <wp:extent cx="5033630" cy="480680"/>
              <wp:effectExtent l="19050" t="19050" r="15240" b="34290"/>
              <wp:wrapNone/>
              <wp:docPr id="247" name="Group 247"/>
              <wp:cNvGraphicFramePr/>
              <a:graphic xmlns:a="http://schemas.openxmlformats.org/drawingml/2006/main">
                <a:graphicData uri="http://schemas.microsoft.com/office/word/2010/wordprocessingGroup">
                  <wpg:wgp>
                    <wpg:cNvGrpSpPr/>
                    <wpg:grpSpPr>
                      <a:xfrm flipH="1">
                        <a:off x="0" y="0"/>
                        <a:ext cx="5033630" cy="480680"/>
                        <a:chOff x="0" y="0"/>
                        <a:chExt cx="3633281" cy="763971"/>
                      </a:xfrm>
                    </wpg:grpSpPr>
                    <pic:pic xmlns:pic="http://schemas.openxmlformats.org/drawingml/2006/picture">
                      <pic:nvPicPr>
                        <pic:cNvPr id="244" name="image7.png"/>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28452" y="16576"/>
                          <a:ext cx="3573780" cy="747395"/>
                        </a:xfrm>
                        <a:prstGeom prst="rect">
                          <a:avLst/>
                        </a:prstGeom>
                      </pic:spPr>
                    </pic:pic>
                    <wps:wsp>
                      <wps:cNvPr id="246" name="Straight Connector 246"/>
                      <wps:cNvCnPr/>
                      <wps:spPr>
                        <a:xfrm flipV="1">
                          <a:off x="0" y="0"/>
                          <a:ext cx="3633281" cy="763971"/>
                        </a:xfrm>
                        <a:prstGeom prst="line">
                          <a:avLst/>
                        </a:prstGeom>
                        <a:ln w="28575">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2E6FC5A" id="Group 247" o:spid="_x0000_s1026" style="position:absolute;margin-left:202.6pt;margin-top:-38.1pt;width:396.35pt;height:37.85pt;flip:x;z-index:-251642880;mso-position-horizontal-relative:page;mso-width-relative:margin;mso-height-relative:margin" coordsize="36332,76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7.png" o:spid="_x0000_s1027" type="#_x0000_t75" style="position:absolute;left:284;top:165;width:35738;height:74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">
                <v:imagedata r:id="rId2" o:title=""/>
              </v:shape>
              <v:line id="Straight Connector 246" o:spid="_x0000_s1028" style="position:absolute;flip:y;visibility:visible;mso-wrap-style:square" from="0,0" to="36332,76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" strokecolor="white [3212]" strokeweight="2.25pt">
                <v:stroke joinstyle="miter"/>
              </v:line>
              <w10:wrap anchorx="page"/>
            </v:group>
          </w:pict>
        </mc:Fallback>
      </mc:AlternateContent>
    </w:r>
  </w:p>
  <w:bookmarkStart w:id="2" w:name="_Hlk32501633" w:displacedByCustomXml="next"/>
  <w:sdt>
    <w:sdtPr>
      <w:rPr>
        <w:color w:val="7F7F7F" w:themeColor="background1" w:themeShade="7F"/>
        <w:spacing w:val="60"/>
      </w:rPr>
      <w:id w:val="2140378315"/>
      <w:docPartObj>
        <w:docPartGallery w:val="Page Numbers (Top of Page)"/>
        <w:docPartUnique/>
      </w:docPartObj>
    </w:sdtPr>
    <w:sdtEndPr>
      <w:rPr>
        <w:rFonts w:ascii="Raleway" w:hAnsi="Raleway"/>
        <w:b/>
        <w:bCs/>
        <w:noProof/>
        <w:color w:val="auto"/>
        <w:spacing w:val="0"/>
      </w:rPr>
    </w:sdtEndPr>
    <w:sdtContent>
      <w:p w14:paraId="488E18C4" w14:textId="4AD06BA7" w:rsidR="00D55210" w:rsidRPr="00AD7E11" w:rsidRDefault="00AD7E11" w:rsidP="00AD7E11">
        <w:pPr>
          <w:pStyle w:val="Header"/>
          <w:pBdr>
            <w:bottom w:val="single" w:sz="4" w:space="1" w:color="D9D9D9" w:themeColor="background1" w:themeShade="D9"/>
          </w:pBdr>
          <w:jc w:val="right"/>
          <w:rPr>
            <w:rFonts w:ascii="Raleway" w:hAnsi="Raleway"/>
            <w:b/>
            <w:bCs/>
          </w:rPr>
        </w:pPr>
        <w:r w:rsidRPr="009E71EC">
          <w:rPr>
            <w:rFonts w:ascii="Raleway" w:hAnsi="Raleway"/>
            <w:color w:val="7F7F7F" w:themeColor="background1" w:themeShade="7F"/>
            <w:spacing w:val="60"/>
          </w:rPr>
          <w:t>Page</w:t>
        </w:r>
        <w:r w:rsidRPr="009E71EC">
          <w:rPr>
            <w:rFonts w:ascii="Raleway" w:hAnsi="Raleway"/>
          </w:rPr>
          <w:t xml:space="preserve"> | </w:t>
        </w:r>
        <w:r w:rsidRPr="00A870C7">
          <w:rPr>
            <w:rFonts w:ascii="Raleway" w:hAnsi="Raleway"/>
            <w:b/>
            <w:bCs/>
          </w:rPr>
          <w:fldChar w:fldCharType="begin"/>
        </w:r>
        <w:r w:rsidRPr="00A870C7">
          <w:rPr>
            <w:rFonts w:ascii="Raleway" w:hAnsi="Raleway"/>
            <w:b/>
            <w:bCs/>
          </w:rPr>
          <w:instrText xml:space="preserve"> PAGE   \* MERGEFORMAT </w:instrText>
        </w:r>
        <w:r w:rsidRPr="00A870C7">
          <w:rPr>
            <w:rFonts w:ascii="Raleway" w:hAnsi="Raleway"/>
            <w:b/>
            <w:bCs/>
          </w:rPr>
          <w:fldChar w:fldCharType="separate"/>
        </w:r>
        <w:r>
          <w:rPr>
            <w:rFonts w:ascii="Raleway" w:hAnsi="Raleway"/>
            <w:b/>
            <w:bCs/>
          </w:rPr>
          <w:t>2</w:t>
        </w:r>
        <w:r w:rsidRPr="00A870C7">
          <w:rPr>
            <w:rFonts w:ascii="Raleway" w:hAnsi="Raleway"/>
            <w:b/>
            <w:bCs/>
            <w:noProof/>
          </w:rPr>
          <w:fldChar w:fldCharType="end"/>
        </w:r>
      </w:p>
    </w:sdtContent>
  </w:sdt>
  <w:bookmarkEnd w:id="2" w:displacedByCustomXml="prev"/>
  <w:bookmarkEnd w:id="1" w:displacedByCustomXml="prev"/>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19B2EA" w14:textId="77777777" w:rsidR="00D55210" w:rsidRDefault="00D55210" w:rsidP="00C13F8F">
    <w:pPr>
      <w:pStyle w:val="Header"/>
      <w:ind w:firstLine="7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451910"/>
    <w:multiLevelType w:val="hybridMultilevel"/>
    <w:tmpl w:val="4EE4E1CE"/>
    <w:lvl w:ilvl="0" w:tplc="179E5DCE">
      <w:start w:val="1"/>
      <w:numFmt w:val="bullet"/>
      <w:lvlText w:val=""/>
      <w:lvlJc w:val="left"/>
      <w:pPr>
        <w:tabs>
          <w:tab w:val="num" w:pos="720"/>
        </w:tabs>
        <w:ind w:left="720" w:hanging="360"/>
      </w:pPr>
      <w:rPr>
        <w:rFonts w:ascii="Symbol" w:hAnsi="Symbol" w:hint="default"/>
      </w:rPr>
    </w:lvl>
    <w:lvl w:ilvl="1" w:tplc="04CECFEA" w:tentative="1">
      <w:start w:val="1"/>
      <w:numFmt w:val="bullet"/>
      <w:lvlText w:val=""/>
      <w:lvlJc w:val="left"/>
      <w:pPr>
        <w:tabs>
          <w:tab w:val="num" w:pos="1440"/>
        </w:tabs>
        <w:ind w:left="1440" w:hanging="360"/>
      </w:pPr>
      <w:rPr>
        <w:rFonts w:ascii="Symbol" w:hAnsi="Symbol" w:hint="default"/>
      </w:rPr>
    </w:lvl>
    <w:lvl w:ilvl="2" w:tplc="CBC4A956" w:tentative="1">
      <w:start w:val="1"/>
      <w:numFmt w:val="bullet"/>
      <w:lvlText w:val=""/>
      <w:lvlJc w:val="left"/>
      <w:pPr>
        <w:tabs>
          <w:tab w:val="num" w:pos="2160"/>
        </w:tabs>
        <w:ind w:left="2160" w:hanging="360"/>
      </w:pPr>
      <w:rPr>
        <w:rFonts w:ascii="Symbol" w:hAnsi="Symbol" w:hint="default"/>
      </w:rPr>
    </w:lvl>
    <w:lvl w:ilvl="3" w:tplc="E2FA12F2" w:tentative="1">
      <w:start w:val="1"/>
      <w:numFmt w:val="bullet"/>
      <w:lvlText w:val=""/>
      <w:lvlJc w:val="left"/>
      <w:pPr>
        <w:tabs>
          <w:tab w:val="num" w:pos="2880"/>
        </w:tabs>
        <w:ind w:left="2880" w:hanging="360"/>
      </w:pPr>
      <w:rPr>
        <w:rFonts w:ascii="Symbol" w:hAnsi="Symbol" w:hint="default"/>
      </w:rPr>
    </w:lvl>
    <w:lvl w:ilvl="4" w:tplc="45C28788" w:tentative="1">
      <w:start w:val="1"/>
      <w:numFmt w:val="bullet"/>
      <w:lvlText w:val=""/>
      <w:lvlJc w:val="left"/>
      <w:pPr>
        <w:tabs>
          <w:tab w:val="num" w:pos="3600"/>
        </w:tabs>
        <w:ind w:left="3600" w:hanging="360"/>
      </w:pPr>
      <w:rPr>
        <w:rFonts w:ascii="Symbol" w:hAnsi="Symbol" w:hint="default"/>
      </w:rPr>
    </w:lvl>
    <w:lvl w:ilvl="5" w:tplc="086C7E7E" w:tentative="1">
      <w:start w:val="1"/>
      <w:numFmt w:val="bullet"/>
      <w:lvlText w:val=""/>
      <w:lvlJc w:val="left"/>
      <w:pPr>
        <w:tabs>
          <w:tab w:val="num" w:pos="4320"/>
        </w:tabs>
        <w:ind w:left="4320" w:hanging="360"/>
      </w:pPr>
      <w:rPr>
        <w:rFonts w:ascii="Symbol" w:hAnsi="Symbol" w:hint="default"/>
      </w:rPr>
    </w:lvl>
    <w:lvl w:ilvl="6" w:tplc="0F98B5E2" w:tentative="1">
      <w:start w:val="1"/>
      <w:numFmt w:val="bullet"/>
      <w:lvlText w:val=""/>
      <w:lvlJc w:val="left"/>
      <w:pPr>
        <w:tabs>
          <w:tab w:val="num" w:pos="5040"/>
        </w:tabs>
        <w:ind w:left="5040" w:hanging="360"/>
      </w:pPr>
      <w:rPr>
        <w:rFonts w:ascii="Symbol" w:hAnsi="Symbol" w:hint="default"/>
      </w:rPr>
    </w:lvl>
    <w:lvl w:ilvl="7" w:tplc="39FC0B5A" w:tentative="1">
      <w:start w:val="1"/>
      <w:numFmt w:val="bullet"/>
      <w:lvlText w:val=""/>
      <w:lvlJc w:val="left"/>
      <w:pPr>
        <w:tabs>
          <w:tab w:val="num" w:pos="5760"/>
        </w:tabs>
        <w:ind w:left="5760" w:hanging="360"/>
      </w:pPr>
      <w:rPr>
        <w:rFonts w:ascii="Symbol" w:hAnsi="Symbol" w:hint="default"/>
      </w:rPr>
    </w:lvl>
    <w:lvl w:ilvl="8" w:tplc="D362DEEC"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451D3B72"/>
    <w:multiLevelType w:val="hybridMultilevel"/>
    <w:tmpl w:val="78C22836"/>
    <w:lvl w:ilvl="0" w:tplc="ED6CFF18">
      <w:start w:val="1"/>
      <w:numFmt w:val="bullet"/>
      <w:lvlText w:val=""/>
      <w:lvlJc w:val="left"/>
      <w:pPr>
        <w:tabs>
          <w:tab w:val="num" w:pos="720"/>
        </w:tabs>
        <w:ind w:left="720" w:hanging="360"/>
      </w:pPr>
      <w:rPr>
        <w:rFonts w:ascii="Symbol" w:hAnsi="Symbol" w:hint="default"/>
      </w:rPr>
    </w:lvl>
    <w:lvl w:ilvl="1" w:tplc="053C11CC" w:tentative="1">
      <w:start w:val="1"/>
      <w:numFmt w:val="bullet"/>
      <w:lvlText w:val=""/>
      <w:lvlJc w:val="left"/>
      <w:pPr>
        <w:tabs>
          <w:tab w:val="num" w:pos="1440"/>
        </w:tabs>
        <w:ind w:left="1440" w:hanging="360"/>
      </w:pPr>
      <w:rPr>
        <w:rFonts w:ascii="Symbol" w:hAnsi="Symbol" w:hint="default"/>
      </w:rPr>
    </w:lvl>
    <w:lvl w:ilvl="2" w:tplc="43408366" w:tentative="1">
      <w:start w:val="1"/>
      <w:numFmt w:val="bullet"/>
      <w:lvlText w:val=""/>
      <w:lvlJc w:val="left"/>
      <w:pPr>
        <w:tabs>
          <w:tab w:val="num" w:pos="2160"/>
        </w:tabs>
        <w:ind w:left="2160" w:hanging="360"/>
      </w:pPr>
      <w:rPr>
        <w:rFonts w:ascii="Symbol" w:hAnsi="Symbol" w:hint="default"/>
      </w:rPr>
    </w:lvl>
    <w:lvl w:ilvl="3" w:tplc="73ECAC2A" w:tentative="1">
      <w:start w:val="1"/>
      <w:numFmt w:val="bullet"/>
      <w:lvlText w:val=""/>
      <w:lvlJc w:val="left"/>
      <w:pPr>
        <w:tabs>
          <w:tab w:val="num" w:pos="2880"/>
        </w:tabs>
        <w:ind w:left="2880" w:hanging="360"/>
      </w:pPr>
      <w:rPr>
        <w:rFonts w:ascii="Symbol" w:hAnsi="Symbol" w:hint="default"/>
      </w:rPr>
    </w:lvl>
    <w:lvl w:ilvl="4" w:tplc="3CA4B86E" w:tentative="1">
      <w:start w:val="1"/>
      <w:numFmt w:val="bullet"/>
      <w:lvlText w:val=""/>
      <w:lvlJc w:val="left"/>
      <w:pPr>
        <w:tabs>
          <w:tab w:val="num" w:pos="3600"/>
        </w:tabs>
        <w:ind w:left="3600" w:hanging="360"/>
      </w:pPr>
      <w:rPr>
        <w:rFonts w:ascii="Symbol" w:hAnsi="Symbol" w:hint="default"/>
      </w:rPr>
    </w:lvl>
    <w:lvl w:ilvl="5" w:tplc="EB68B690" w:tentative="1">
      <w:start w:val="1"/>
      <w:numFmt w:val="bullet"/>
      <w:lvlText w:val=""/>
      <w:lvlJc w:val="left"/>
      <w:pPr>
        <w:tabs>
          <w:tab w:val="num" w:pos="4320"/>
        </w:tabs>
        <w:ind w:left="4320" w:hanging="360"/>
      </w:pPr>
      <w:rPr>
        <w:rFonts w:ascii="Symbol" w:hAnsi="Symbol" w:hint="default"/>
      </w:rPr>
    </w:lvl>
    <w:lvl w:ilvl="6" w:tplc="4D9A743E" w:tentative="1">
      <w:start w:val="1"/>
      <w:numFmt w:val="bullet"/>
      <w:lvlText w:val=""/>
      <w:lvlJc w:val="left"/>
      <w:pPr>
        <w:tabs>
          <w:tab w:val="num" w:pos="5040"/>
        </w:tabs>
        <w:ind w:left="5040" w:hanging="360"/>
      </w:pPr>
      <w:rPr>
        <w:rFonts w:ascii="Symbol" w:hAnsi="Symbol" w:hint="default"/>
      </w:rPr>
    </w:lvl>
    <w:lvl w:ilvl="7" w:tplc="EACC4268" w:tentative="1">
      <w:start w:val="1"/>
      <w:numFmt w:val="bullet"/>
      <w:lvlText w:val=""/>
      <w:lvlJc w:val="left"/>
      <w:pPr>
        <w:tabs>
          <w:tab w:val="num" w:pos="5760"/>
        </w:tabs>
        <w:ind w:left="5760" w:hanging="360"/>
      </w:pPr>
      <w:rPr>
        <w:rFonts w:ascii="Symbol" w:hAnsi="Symbol" w:hint="default"/>
      </w:rPr>
    </w:lvl>
    <w:lvl w:ilvl="8" w:tplc="DA84A9B2"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5E4E0E2C"/>
    <w:multiLevelType w:val="hybridMultilevel"/>
    <w:tmpl w:val="DB4EFA36"/>
    <w:lvl w:ilvl="0" w:tplc="B128EF00">
      <w:start w:val="1"/>
      <w:numFmt w:val="bullet"/>
      <w:lvlText w:val=""/>
      <w:lvlJc w:val="left"/>
      <w:pPr>
        <w:tabs>
          <w:tab w:val="num" w:pos="720"/>
        </w:tabs>
        <w:ind w:left="720" w:hanging="360"/>
      </w:pPr>
      <w:rPr>
        <w:rFonts w:ascii="Symbol" w:hAnsi="Symbol" w:hint="default"/>
      </w:rPr>
    </w:lvl>
    <w:lvl w:ilvl="1" w:tplc="7E04D0F4" w:tentative="1">
      <w:start w:val="1"/>
      <w:numFmt w:val="bullet"/>
      <w:lvlText w:val=""/>
      <w:lvlJc w:val="left"/>
      <w:pPr>
        <w:tabs>
          <w:tab w:val="num" w:pos="1440"/>
        </w:tabs>
        <w:ind w:left="1440" w:hanging="360"/>
      </w:pPr>
      <w:rPr>
        <w:rFonts w:ascii="Symbol" w:hAnsi="Symbol" w:hint="default"/>
      </w:rPr>
    </w:lvl>
    <w:lvl w:ilvl="2" w:tplc="C0C83A52" w:tentative="1">
      <w:start w:val="1"/>
      <w:numFmt w:val="bullet"/>
      <w:lvlText w:val=""/>
      <w:lvlJc w:val="left"/>
      <w:pPr>
        <w:tabs>
          <w:tab w:val="num" w:pos="2160"/>
        </w:tabs>
        <w:ind w:left="2160" w:hanging="360"/>
      </w:pPr>
      <w:rPr>
        <w:rFonts w:ascii="Symbol" w:hAnsi="Symbol" w:hint="default"/>
      </w:rPr>
    </w:lvl>
    <w:lvl w:ilvl="3" w:tplc="E68C15C8" w:tentative="1">
      <w:start w:val="1"/>
      <w:numFmt w:val="bullet"/>
      <w:lvlText w:val=""/>
      <w:lvlJc w:val="left"/>
      <w:pPr>
        <w:tabs>
          <w:tab w:val="num" w:pos="2880"/>
        </w:tabs>
        <w:ind w:left="2880" w:hanging="360"/>
      </w:pPr>
      <w:rPr>
        <w:rFonts w:ascii="Symbol" w:hAnsi="Symbol" w:hint="default"/>
      </w:rPr>
    </w:lvl>
    <w:lvl w:ilvl="4" w:tplc="0196346E" w:tentative="1">
      <w:start w:val="1"/>
      <w:numFmt w:val="bullet"/>
      <w:lvlText w:val=""/>
      <w:lvlJc w:val="left"/>
      <w:pPr>
        <w:tabs>
          <w:tab w:val="num" w:pos="3600"/>
        </w:tabs>
        <w:ind w:left="3600" w:hanging="360"/>
      </w:pPr>
      <w:rPr>
        <w:rFonts w:ascii="Symbol" w:hAnsi="Symbol" w:hint="default"/>
      </w:rPr>
    </w:lvl>
    <w:lvl w:ilvl="5" w:tplc="D6948A7C" w:tentative="1">
      <w:start w:val="1"/>
      <w:numFmt w:val="bullet"/>
      <w:lvlText w:val=""/>
      <w:lvlJc w:val="left"/>
      <w:pPr>
        <w:tabs>
          <w:tab w:val="num" w:pos="4320"/>
        </w:tabs>
        <w:ind w:left="4320" w:hanging="360"/>
      </w:pPr>
      <w:rPr>
        <w:rFonts w:ascii="Symbol" w:hAnsi="Symbol" w:hint="default"/>
      </w:rPr>
    </w:lvl>
    <w:lvl w:ilvl="6" w:tplc="4FBA047C" w:tentative="1">
      <w:start w:val="1"/>
      <w:numFmt w:val="bullet"/>
      <w:lvlText w:val=""/>
      <w:lvlJc w:val="left"/>
      <w:pPr>
        <w:tabs>
          <w:tab w:val="num" w:pos="5040"/>
        </w:tabs>
        <w:ind w:left="5040" w:hanging="360"/>
      </w:pPr>
      <w:rPr>
        <w:rFonts w:ascii="Symbol" w:hAnsi="Symbol" w:hint="default"/>
      </w:rPr>
    </w:lvl>
    <w:lvl w:ilvl="7" w:tplc="4B4C382C" w:tentative="1">
      <w:start w:val="1"/>
      <w:numFmt w:val="bullet"/>
      <w:lvlText w:val=""/>
      <w:lvlJc w:val="left"/>
      <w:pPr>
        <w:tabs>
          <w:tab w:val="num" w:pos="5760"/>
        </w:tabs>
        <w:ind w:left="5760" w:hanging="360"/>
      </w:pPr>
      <w:rPr>
        <w:rFonts w:ascii="Symbol" w:hAnsi="Symbol" w:hint="default"/>
      </w:rPr>
    </w:lvl>
    <w:lvl w:ilvl="8" w:tplc="62E45C98" w:tentative="1">
      <w:start w:val="1"/>
      <w:numFmt w:val="bullet"/>
      <w:lvlText w:val=""/>
      <w:lvlJc w:val="left"/>
      <w:pPr>
        <w:tabs>
          <w:tab w:val="num" w:pos="6480"/>
        </w:tabs>
        <w:ind w:left="6480" w:hanging="360"/>
      </w:pPr>
      <w:rPr>
        <w:rFonts w:ascii="Symbol" w:hAnsi="Symbol" w:hint="default"/>
      </w:rPr>
    </w:lvl>
  </w:abstractNum>
  <w:abstractNum w:abstractNumId="3" w15:restartNumberingAfterBreak="0">
    <w:nsid w:val="6E1732CA"/>
    <w:multiLevelType w:val="hybridMultilevel"/>
    <w:tmpl w:val="7102F6CE"/>
    <w:lvl w:ilvl="0" w:tplc="0546B2B0">
      <w:start w:val="1"/>
      <w:numFmt w:val="bullet"/>
      <w:lvlText w:val=""/>
      <w:lvlJc w:val="left"/>
      <w:pPr>
        <w:tabs>
          <w:tab w:val="num" w:pos="720"/>
        </w:tabs>
        <w:ind w:left="720" w:hanging="360"/>
      </w:pPr>
      <w:rPr>
        <w:rFonts w:ascii="Symbol" w:hAnsi="Symbol" w:hint="default"/>
      </w:rPr>
    </w:lvl>
    <w:lvl w:ilvl="1" w:tplc="763E8228" w:tentative="1">
      <w:start w:val="1"/>
      <w:numFmt w:val="bullet"/>
      <w:lvlText w:val=""/>
      <w:lvlJc w:val="left"/>
      <w:pPr>
        <w:tabs>
          <w:tab w:val="num" w:pos="1440"/>
        </w:tabs>
        <w:ind w:left="1440" w:hanging="360"/>
      </w:pPr>
      <w:rPr>
        <w:rFonts w:ascii="Symbol" w:hAnsi="Symbol" w:hint="default"/>
      </w:rPr>
    </w:lvl>
    <w:lvl w:ilvl="2" w:tplc="ADC26D9C" w:tentative="1">
      <w:start w:val="1"/>
      <w:numFmt w:val="bullet"/>
      <w:lvlText w:val=""/>
      <w:lvlJc w:val="left"/>
      <w:pPr>
        <w:tabs>
          <w:tab w:val="num" w:pos="2160"/>
        </w:tabs>
        <w:ind w:left="2160" w:hanging="360"/>
      </w:pPr>
      <w:rPr>
        <w:rFonts w:ascii="Symbol" w:hAnsi="Symbol" w:hint="default"/>
      </w:rPr>
    </w:lvl>
    <w:lvl w:ilvl="3" w:tplc="5E984D5E" w:tentative="1">
      <w:start w:val="1"/>
      <w:numFmt w:val="bullet"/>
      <w:lvlText w:val=""/>
      <w:lvlJc w:val="left"/>
      <w:pPr>
        <w:tabs>
          <w:tab w:val="num" w:pos="2880"/>
        </w:tabs>
        <w:ind w:left="2880" w:hanging="360"/>
      </w:pPr>
      <w:rPr>
        <w:rFonts w:ascii="Symbol" w:hAnsi="Symbol" w:hint="default"/>
      </w:rPr>
    </w:lvl>
    <w:lvl w:ilvl="4" w:tplc="A73656E0" w:tentative="1">
      <w:start w:val="1"/>
      <w:numFmt w:val="bullet"/>
      <w:lvlText w:val=""/>
      <w:lvlJc w:val="left"/>
      <w:pPr>
        <w:tabs>
          <w:tab w:val="num" w:pos="3600"/>
        </w:tabs>
        <w:ind w:left="3600" w:hanging="360"/>
      </w:pPr>
      <w:rPr>
        <w:rFonts w:ascii="Symbol" w:hAnsi="Symbol" w:hint="default"/>
      </w:rPr>
    </w:lvl>
    <w:lvl w:ilvl="5" w:tplc="2B0603FA" w:tentative="1">
      <w:start w:val="1"/>
      <w:numFmt w:val="bullet"/>
      <w:lvlText w:val=""/>
      <w:lvlJc w:val="left"/>
      <w:pPr>
        <w:tabs>
          <w:tab w:val="num" w:pos="4320"/>
        </w:tabs>
        <w:ind w:left="4320" w:hanging="360"/>
      </w:pPr>
      <w:rPr>
        <w:rFonts w:ascii="Symbol" w:hAnsi="Symbol" w:hint="default"/>
      </w:rPr>
    </w:lvl>
    <w:lvl w:ilvl="6" w:tplc="04AC8EE0" w:tentative="1">
      <w:start w:val="1"/>
      <w:numFmt w:val="bullet"/>
      <w:lvlText w:val=""/>
      <w:lvlJc w:val="left"/>
      <w:pPr>
        <w:tabs>
          <w:tab w:val="num" w:pos="5040"/>
        </w:tabs>
        <w:ind w:left="5040" w:hanging="360"/>
      </w:pPr>
      <w:rPr>
        <w:rFonts w:ascii="Symbol" w:hAnsi="Symbol" w:hint="default"/>
      </w:rPr>
    </w:lvl>
    <w:lvl w:ilvl="7" w:tplc="8DFA49DE" w:tentative="1">
      <w:start w:val="1"/>
      <w:numFmt w:val="bullet"/>
      <w:lvlText w:val=""/>
      <w:lvlJc w:val="left"/>
      <w:pPr>
        <w:tabs>
          <w:tab w:val="num" w:pos="5760"/>
        </w:tabs>
        <w:ind w:left="5760" w:hanging="360"/>
      </w:pPr>
      <w:rPr>
        <w:rFonts w:ascii="Symbol" w:hAnsi="Symbol" w:hint="default"/>
      </w:rPr>
    </w:lvl>
    <w:lvl w:ilvl="8" w:tplc="192280E4"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735B4114"/>
    <w:multiLevelType w:val="hybridMultilevel"/>
    <w:tmpl w:val="B8EA7F8C"/>
    <w:lvl w:ilvl="0" w:tplc="881E86BC">
      <w:start w:val="1"/>
      <w:numFmt w:val="bullet"/>
      <w:lvlText w:val=""/>
      <w:lvlJc w:val="left"/>
      <w:pPr>
        <w:tabs>
          <w:tab w:val="num" w:pos="720"/>
        </w:tabs>
        <w:ind w:left="720" w:hanging="360"/>
      </w:pPr>
      <w:rPr>
        <w:rFonts w:ascii="Symbol" w:hAnsi="Symbol" w:hint="default"/>
      </w:rPr>
    </w:lvl>
    <w:lvl w:ilvl="1" w:tplc="6F7C7C5E" w:tentative="1">
      <w:start w:val="1"/>
      <w:numFmt w:val="bullet"/>
      <w:lvlText w:val=""/>
      <w:lvlJc w:val="left"/>
      <w:pPr>
        <w:tabs>
          <w:tab w:val="num" w:pos="1440"/>
        </w:tabs>
        <w:ind w:left="1440" w:hanging="360"/>
      </w:pPr>
      <w:rPr>
        <w:rFonts w:ascii="Symbol" w:hAnsi="Symbol" w:hint="default"/>
      </w:rPr>
    </w:lvl>
    <w:lvl w:ilvl="2" w:tplc="9DA06CE8" w:tentative="1">
      <w:start w:val="1"/>
      <w:numFmt w:val="bullet"/>
      <w:lvlText w:val=""/>
      <w:lvlJc w:val="left"/>
      <w:pPr>
        <w:tabs>
          <w:tab w:val="num" w:pos="2160"/>
        </w:tabs>
        <w:ind w:left="2160" w:hanging="360"/>
      </w:pPr>
      <w:rPr>
        <w:rFonts w:ascii="Symbol" w:hAnsi="Symbol" w:hint="default"/>
      </w:rPr>
    </w:lvl>
    <w:lvl w:ilvl="3" w:tplc="78802624" w:tentative="1">
      <w:start w:val="1"/>
      <w:numFmt w:val="bullet"/>
      <w:lvlText w:val=""/>
      <w:lvlJc w:val="left"/>
      <w:pPr>
        <w:tabs>
          <w:tab w:val="num" w:pos="2880"/>
        </w:tabs>
        <w:ind w:left="2880" w:hanging="360"/>
      </w:pPr>
      <w:rPr>
        <w:rFonts w:ascii="Symbol" w:hAnsi="Symbol" w:hint="default"/>
      </w:rPr>
    </w:lvl>
    <w:lvl w:ilvl="4" w:tplc="95AC737E" w:tentative="1">
      <w:start w:val="1"/>
      <w:numFmt w:val="bullet"/>
      <w:lvlText w:val=""/>
      <w:lvlJc w:val="left"/>
      <w:pPr>
        <w:tabs>
          <w:tab w:val="num" w:pos="3600"/>
        </w:tabs>
        <w:ind w:left="3600" w:hanging="360"/>
      </w:pPr>
      <w:rPr>
        <w:rFonts w:ascii="Symbol" w:hAnsi="Symbol" w:hint="default"/>
      </w:rPr>
    </w:lvl>
    <w:lvl w:ilvl="5" w:tplc="22EC0D7C" w:tentative="1">
      <w:start w:val="1"/>
      <w:numFmt w:val="bullet"/>
      <w:lvlText w:val=""/>
      <w:lvlJc w:val="left"/>
      <w:pPr>
        <w:tabs>
          <w:tab w:val="num" w:pos="4320"/>
        </w:tabs>
        <w:ind w:left="4320" w:hanging="360"/>
      </w:pPr>
      <w:rPr>
        <w:rFonts w:ascii="Symbol" w:hAnsi="Symbol" w:hint="default"/>
      </w:rPr>
    </w:lvl>
    <w:lvl w:ilvl="6" w:tplc="CF741AC8" w:tentative="1">
      <w:start w:val="1"/>
      <w:numFmt w:val="bullet"/>
      <w:lvlText w:val=""/>
      <w:lvlJc w:val="left"/>
      <w:pPr>
        <w:tabs>
          <w:tab w:val="num" w:pos="5040"/>
        </w:tabs>
        <w:ind w:left="5040" w:hanging="360"/>
      </w:pPr>
      <w:rPr>
        <w:rFonts w:ascii="Symbol" w:hAnsi="Symbol" w:hint="default"/>
      </w:rPr>
    </w:lvl>
    <w:lvl w:ilvl="7" w:tplc="B0761084" w:tentative="1">
      <w:start w:val="1"/>
      <w:numFmt w:val="bullet"/>
      <w:lvlText w:val=""/>
      <w:lvlJc w:val="left"/>
      <w:pPr>
        <w:tabs>
          <w:tab w:val="num" w:pos="5760"/>
        </w:tabs>
        <w:ind w:left="5760" w:hanging="360"/>
      </w:pPr>
      <w:rPr>
        <w:rFonts w:ascii="Symbol" w:hAnsi="Symbol" w:hint="default"/>
      </w:rPr>
    </w:lvl>
    <w:lvl w:ilvl="8" w:tplc="1C822530"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7FB04670"/>
    <w:multiLevelType w:val="hybridMultilevel"/>
    <w:tmpl w:val="FE6AEF48"/>
    <w:lvl w:ilvl="0" w:tplc="34E80962">
      <w:start w:val="1"/>
      <w:numFmt w:val="bullet"/>
      <w:lvlText w:val=""/>
      <w:lvlJc w:val="left"/>
      <w:pPr>
        <w:tabs>
          <w:tab w:val="num" w:pos="720"/>
        </w:tabs>
        <w:ind w:left="720" w:hanging="360"/>
      </w:pPr>
      <w:rPr>
        <w:rFonts w:ascii="Symbol" w:hAnsi="Symbol" w:hint="default"/>
      </w:rPr>
    </w:lvl>
    <w:lvl w:ilvl="1" w:tplc="4BB82DAE" w:tentative="1">
      <w:start w:val="1"/>
      <w:numFmt w:val="bullet"/>
      <w:lvlText w:val=""/>
      <w:lvlJc w:val="left"/>
      <w:pPr>
        <w:tabs>
          <w:tab w:val="num" w:pos="1440"/>
        </w:tabs>
        <w:ind w:left="1440" w:hanging="360"/>
      </w:pPr>
      <w:rPr>
        <w:rFonts w:ascii="Symbol" w:hAnsi="Symbol" w:hint="default"/>
      </w:rPr>
    </w:lvl>
    <w:lvl w:ilvl="2" w:tplc="E23010E2" w:tentative="1">
      <w:start w:val="1"/>
      <w:numFmt w:val="bullet"/>
      <w:lvlText w:val=""/>
      <w:lvlJc w:val="left"/>
      <w:pPr>
        <w:tabs>
          <w:tab w:val="num" w:pos="2160"/>
        </w:tabs>
        <w:ind w:left="2160" w:hanging="360"/>
      </w:pPr>
      <w:rPr>
        <w:rFonts w:ascii="Symbol" w:hAnsi="Symbol" w:hint="default"/>
      </w:rPr>
    </w:lvl>
    <w:lvl w:ilvl="3" w:tplc="0C86B1D4" w:tentative="1">
      <w:start w:val="1"/>
      <w:numFmt w:val="bullet"/>
      <w:lvlText w:val=""/>
      <w:lvlJc w:val="left"/>
      <w:pPr>
        <w:tabs>
          <w:tab w:val="num" w:pos="2880"/>
        </w:tabs>
        <w:ind w:left="2880" w:hanging="360"/>
      </w:pPr>
      <w:rPr>
        <w:rFonts w:ascii="Symbol" w:hAnsi="Symbol" w:hint="default"/>
      </w:rPr>
    </w:lvl>
    <w:lvl w:ilvl="4" w:tplc="95045FD6" w:tentative="1">
      <w:start w:val="1"/>
      <w:numFmt w:val="bullet"/>
      <w:lvlText w:val=""/>
      <w:lvlJc w:val="left"/>
      <w:pPr>
        <w:tabs>
          <w:tab w:val="num" w:pos="3600"/>
        </w:tabs>
        <w:ind w:left="3600" w:hanging="360"/>
      </w:pPr>
      <w:rPr>
        <w:rFonts w:ascii="Symbol" w:hAnsi="Symbol" w:hint="default"/>
      </w:rPr>
    </w:lvl>
    <w:lvl w:ilvl="5" w:tplc="E892E4C2" w:tentative="1">
      <w:start w:val="1"/>
      <w:numFmt w:val="bullet"/>
      <w:lvlText w:val=""/>
      <w:lvlJc w:val="left"/>
      <w:pPr>
        <w:tabs>
          <w:tab w:val="num" w:pos="4320"/>
        </w:tabs>
        <w:ind w:left="4320" w:hanging="360"/>
      </w:pPr>
      <w:rPr>
        <w:rFonts w:ascii="Symbol" w:hAnsi="Symbol" w:hint="default"/>
      </w:rPr>
    </w:lvl>
    <w:lvl w:ilvl="6" w:tplc="783E3D54" w:tentative="1">
      <w:start w:val="1"/>
      <w:numFmt w:val="bullet"/>
      <w:lvlText w:val=""/>
      <w:lvlJc w:val="left"/>
      <w:pPr>
        <w:tabs>
          <w:tab w:val="num" w:pos="5040"/>
        </w:tabs>
        <w:ind w:left="5040" w:hanging="360"/>
      </w:pPr>
      <w:rPr>
        <w:rFonts w:ascii="Symbol" w:hAnsi="Symbol" w:hint="default"/>
      </w:rPr>
    </w:lvl>
    <w:lvl w:ilvl="7" w:tplc="507ACF14" w:tentative="1">
      <w:start w:val="1"/>
      <w:numFmt w:val="bullet"/>
      <w:lvlText w:val=""/>
      <w:lvlJc w:val="left"/>
      <w:pPr>
        <w:tabs>
          <w:tab w:val="num" w:pos="5760"/>
        </w:tabs>
        <w:ind w:left="5760" w:hanging="360"/>
      </w:pPr>
      <w:rPr>
        <w:rFonts w:ascii="Symbol" w:hAnsi="Symbol" w:hint="default"/>
      </w:rPr>
    </w:lvl>
    <w:lvl w:ilvl="8" w:tplc="D832A018" w:tentative="1">
      <w:start w:val="1"/>
      <w:numFmt w:val="bullet"/>
      <w:lvlText w:val=""/>
      <w:lvlJc w:val="left"/>
      <w:pPr>
        <w:tabs>
          <w:tab w:val="num" w:pos="6480"/>
        </w:tabs>
        <w:ind w:left="6480" w:hanging="360"/>
      </w:pPr>
      <w:rPr>
        <w:rFonts w:ascii="Symbol" w:hAnsi="Symbol" w:hint="default"/>
      </w:rPr>
    </w:lvl>
  </w:abstractNum>
  <w:num w:numId="1">
    <w:abstractNumId w:val="2"/>
  </w:num>
  <w:num w:numId="2">
    <w:abstractNumId w:val="0"/>
  </w:num>
  <w:num w:numId="3">
    <w:abstractNumId w:val="1"/>
  </w:num>
  <w:num w:numId="4">
    <w:abstractNumId w:val="5"/>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attachedTemplate r:id="rId1"/>
  <w:defaultTabStop w:val="720"/>
  <w:evenAndOddHeaders/>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40DF"/>
    <w:rsid w:val="000964D2"/>
    <w:rsid w:val="00157BD3"/>
    <w:rsid w:val="001830CA"/>
    <w:rsid w:val="001A09F1"/>
    <w:rsid w:val="0025101B"/>
    <w:rsid w:val="00286231"/>
    <w:rsid w:val="002937FA"/>
    <w:rsid w:val="0029482D"/>
    <w:rsid w:val="002E1C6B"/>
    <w:rsid w:val="003B28DA"/>
    <w:rsid w:val="003B6BBB"/>
    <w:rsid w:val="004C5626"/>
    <w:rsid w:val="004D3B1A"/>
    <w:rsid w:val="004E7E24"/>
    <w:rsid w:val="00550B9F"/>
    <w:rsid w:val="00571C8A"/>
    <w:rsid w:val="005940DF"/>
    <w:rsid w:val="005C05A8"/>
    <w:rsid w:val="005F5CCC"/>
    <w:rsid w:val="00732762"/>
    <w:rsid w:val="00792176"/>
    <w:rsid w:val="00803783"/>
    <w:rsid w:val="00836103"/>
    <w:rsid w:val="00841E1F"/>
    <w:rsid w:val="0085691F"/>
    <w:rsid w:val="00916E3C"/>
    <w:rsid w:val="00937C14"/>
    <w:rsid w:val="009740D4"/>
    <w:rsid w:val="00983266"/>
    <w:rsid w:val="00985804"/>
    <w:rsid w:val="009C42AF"/>
    <w:rsid w:val="00A46082"/>
    <w:rsid w:val="00A80705"/>
    <w:rsid w:val="00A929BC"/>
    <w:rsid w:val="00A96EBF"/>
    <w:rsid w:val="00AD7E11"/>
    <w:rsid w:val="00B52200"/>
    <w:rsid w:val="00B53EBE"/>
    <w:rsid w:val="00B85FC1"/>
    <w:rsid w:val="00B91FC1"/>
    <w:rsid w:val="00BC3818"/>
    <w:rsid w:val="00BF035D"/>
    <w:rsid w:val="00BF2287"/>
    <w:rsid w:val="00C13F8F"/>
    <w:rsid w:val="00CF38B1"/>
    <w:rsid w:val="00D55210"/>
    <w:rsid w:val="00D63CF2"/>
    <w:rsid w:val="00E20E5D"/>
    <w:rsid w:val="00E83213"/>
    <w:rsid w:val="00EA344C"/>
    <w:rsid w:val="00EC46D6"/>
    <w:rsid w:val="00ED0194"/>
    <w:rsid w:val="00EE6321"/>
    <w:rsid w:val="00EF16E9"/>
    <w:rsid w:val="00F00C2E"/>
    <w:rsid w:val="00F3191A"/>
    <w:rsid w:val="00F90327"/>
    <w:rsid w:val="00F903DB"/>
    <w:rsid w:val="00FB543E"/>
    <w:rsid w:val="00FF26EA"/>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710C3F0"/>
  <w14:defaultImageDpi w14:val="300"/>
  <w15:chartTrackingRefBased/>
  <w15:docId w15:val="{55904978-7C27-4447-9D3F-9A4BD3B518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NZ" w:eastAsia="en-N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90327"/>
    <w:rPr>
      <w:rFonts w:ascii="Lucida Grande" w:hAnsi="Lucida Grande" w:cs="Lucida Grande"/>
      <w:sz w:val="18"/>
      <w:szCs w:val="18"/>
    </w:rPr>
  </w:style>
  <w:style w:type="character" w:customStyle="1" w:styleId="BalloonTextChar">
    <w:name w:val="Balloon Text Char"/>
    <w:link w:val="BalloonText"/>
    <w:uiPriority w:val="99"/>
    <w:semiHidden/>
    <w:rsid w:val="00F90327"/>
    <w:rPr>
      <w:rFonts w:ascii="Lucida Grande" w:hAnsi="Lucida Grande" w:cs="Lucida Grande"/>
      <w:sz w:val="18"/>
      <w:szCs w:val="18"/>
    </w:rPr>
  </w:style>
  <w:style w:type="paragraph" w:styleId="Header">
    <w:name w:val="header"/>
    <w:basedOn w:val="Normal"/>
    <w:link w:val="HeaderChar"/>
    <w:uiPriority w:val="99"/>
    <w:unhideWhenUsed/>
    <w:rsid w:val="00F90327"/>
    <w:pPr>
      <w:tabs>
        <w:tab w:val="center" w:pos="4320"/>
        <w:tab w:val="right" w:pos="8640"/>
      </w:tabs>
    </w:pPr>
  </w:style>
  <w:style w:type="character" w:customStyle="1" w:styleId="HeaderChar">
    <w:name w:val="Header Char"/>
    <w:basedOn w:val="DefaultParagraphFont"/>
    <w:link w:val="Header"/>
    <w:uiPriority w:val="99"/>
    <w:rsid w:val="00F90327"/>
  </w:style>
  <w:style w:type="paragraph" w:styleId="Footer">
    <w:name w:val="footer"/>
    <w:basedOn w:val="Normal"/>
    <w:link w:val="FooterChar"/>
    <w:uiPriority w:val="99"/>
    <w:unhideWhenUsed/>
    <w:rsid w:val="00F90327"/>
    <w:pPr>
      <w:tabs>
        <w:tab w:val="center" w:pos="4320"/>
        <w:tab w:val="right" w:pos="8640"/>
      </w:tabs>
    </w:pPr>
  </w:style>
  <w:style w:type="character" w:customStyle="1" w:styleId="FooterChar">
    <w:name w:val="Footer Char"/>
    <w:basedOn w:val="DefaultParagraphFont"/>
    <w:link w:val="Footer"/>
    <w:uiPriority w:val="99"/>
    <w:rsid w:val="00F90327"/>
  </w:style>
  <w:style w:type="paragraph" w:styleId="NormalWeb">
    <w:name w:val="Normal (Web)"/>
    <w:basedOn w:val="Normal"/>
    <w:uiPriority w:val="99"/>
    <w:semiHidden/>
    <w:unhideWhenUsed/>
    <w:rsid w:val="00550B9F"/>
    <w:pPr>
      <w:spacing w:before="100" w:beforeAutospacing="1" w:after="100" w:afterAutospacing="1"/>
    </w:pPr>
    <w:rPr>
      <w:rFonts w:ascii="Times New Roman" w:eastAsiaTheme="minorEastAsia" w:hAnsi="Times New Roman"/>
      <w:lang w:val="en-NZ" w:eastAsia="en-NZ"/>
    </w:rPr>
  </w:style>
  <w:style w:type="paragraph" w:styleId="ListParagraph">
    <w:name w:val="List Paragraph"/>
    <w:basedOn w:val="Normal"/>
    <w:uiPriority w:val="34"/>
    <w:qFormat/>
    <w:rsid w:val="00286231"/>
    <w:pPr>
      <w:ind w:left="720"/>
      <w:contextualSpacing/>
    </w:pPr>
    <w:rPr>
      <w:rFonts w:ascii="Times New Roman" w:eastAsia="Times New Roman" w:hAnsi="Times New Roman"/>
      <w:lang w:val="en-GB" w:eastAsia="en-GB"/>
    </w:rPr>
  </w:style>
  <w:style w:type="table" w:styleId="TableGrid">
    <w:name w:val="Table Grid"/>
    <w:basedOn w:val="TableNormal"/>
    <w:uiPriority w:val="59"/>
    <w:rsid w:val="002862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3840692">
      <w:bodyDiv w:val="1"/>
      <w:marLeft w:val="0"/>
      <w:marRight w:val="0"/>
      <w:marTop w:val="0"/>
      <w:marBottom w:val="0"/>
      <w:divBdr>
        <w:top w:val="none" w:sz="0" w:space="0" w:color="auto"/>
        <w:left w:val="none" w:sz="0" w:space="0" w:color="auto"/>
        <w:bottom w:val="none" w:sz="0" w:space="0" w:color="auto"/>
        <w:right w:val="none" w:sz="0" w:space="0" w:color="auto"/>
      </w:divBdr>
    </w:div>
    <w:div w:id="469395968">
      <w:bodyDiv w:val="1"/>
      <w:marLeft w:val="0"/>
      <w:marRight w:val="0"/>
      <w:marTop w:val="0"/>
      <w:marBottom w:val="0"/>
      <w:divBdr>
        <w:top w:val="none" w:sz="0" w:space="0" w:color="auto"/>
        <w:left w:val="none" w:sz="0" w:space="0" w:color="auto"/>
        <w:bottom w:val="none" w:sz="0" w:space="0" w:color="auto"/>
        <w:right w:val="none" w:sz="0" w:space="0" w:color="auto"/>
      </w:divBdr>
    </w:div>
    <w:div w:id="1005741066">
      <w:bodyDiv w:val="1"/>
      <w:marLeft w:val="0"/>
      <w:marRight w:val="0"/>
      <w:marTop w:val="0"/>
      <w:marBottom w:val="0"/>
      <w:divBdr>
        <w:top w:val="none" w:sz="0" w:space="0" w:color="auto"/>
        <w:left w:val="none" w:sz="0" w:space="0" w:color="auto"/>
        <w:bottom w:val="none" w:sz="0" w:space="0" w:color="auto"/>
        <w:right w:val="none" w:sz="0" w:space="0" w:color="auto"/>
      </w:divBdr>
    </w:div>
    <w:div w:id="1116410430">
      <w:bodyDiv w:val="1"/>
      <w:marLeft w:val="0"/>
      <w:marRight w:val="0"/>
      <w:marTop w:val="0"/>
      <w:marBottom w:val="0"/>
      <w:divBdr>
        <w:top w:val="none" w:sz="0" w:space="0" w:color="auto"/>
        <w:left w:val="none" w:sz="0" w:space="0" w:color="auto"/>
        <w:bottom w:val="none" w:sz="0" w:space="0" w:color="auto"/>
        <w:right w:val="none" w:sz="0" w:space="0" w:color="auto"/>
      </w:divBdr>
    </w:div>
    <w:div w:id="1630548824">
      <w:bodyDiv w:val="1"/>
      <w:marLeft w:val="0"/>
      <w:marRight w:val="0"/>
      <w:marTop w:val="0"/>
      <w:marBottom w:val="0"/>
      <w:divBdr>
        <w:top w:val="none" w:sz="0" w:space="0" w:color="auto"/>
        <w:left w:val="none" w:sz="0" w:space="0" w:color="auto"/>
        <w:bottom w:val="none" w:sz="0" w:space="0" w:color="auto"/>
        <w:right w:val="none" w:sz="0" w:space="0" w:color="auto"/>
      </w:divBdr>
    </w:div>
    <w:div w:id="1827013348">
      <w:bodyDiv w:val="1"/>
      <w:marLeft w:val="0"/>
      <w:marRight w:val="0"/>
      <w:marTop w:val="0"/>
      <w:marBottom w:val="0"/>
      <w:divBdr>
        <w:top w:val="none" w:sz="0" w:space="0" w:color="auto"/>
        <w:left w:val="none" w:sz="0" w:space="0" w:color="auto"/>
        <w:bottom w:val="none" w:sz="0" w:space="0" w:color="auto"/>
        <w:right w:val="none" w:sz="0" w:space="0" w:color="auto"/>
      </w:divBdr>
      <w:divsChild>
        <w:div w:id="1709798678">
          <w:marLeft w:val="907"/>
          <w:marRight w:val="0"/>
          <w:marTop w:val="115"/>
          <w:marBottom w:val="0"/>
          <w:divBdr>
            <w:top w:val="none" w:sz="0" w:space="0" w:color="auto"/>
            <w:left w:val="none" w:sz="0" w:space="0" w:color="auto"/>
            <w:bottom w:val="none" w:sz="0" w:space="0" w:color="auto"/>
            <w:right w:val="none" w:sz="0" w:space="0" w:color="auto"/>
          </w:divBdr>
        </w:div>
        <w:div w:id="1281449502">
          <w:marLeft w:val="907"/>
          <w:marRight w:val="0"/>
          <w:marTop w:val="115"/>
          <w:marBottom w:val="0"/>
          <w:divBdr>
            <w:top w:val="none" w:sz="0" w:space="0" w:color="auto"/>
            <w:left w:val="none" w:sz="0" w:space="0" w:color="auto"/>
            <w:bottom w:val="none" w:sz="0" w:space="0" w:color="auto"/>
            <w:right w:val="none" w:sz="0" w:space="0" w:color="auto"/>
          </w:divBdr>
        </w:div>
        <w:div w:id="167211870">
          <w:marLeft w:val="907"/>
          <w:marRight w:val="0"/>
          <w:marTop w:val="115"/>
          <w:marBottom w:val="0"/>
          <w:divBdr>
            <w:top w:val="none" w:sz="0" w:space="0" w:color="auto"/>
            <w:left w:val="none" w:sz="0" w:space="0" w:color="auto"/>
            <w:bottom w:val="none" w:sz="0" w:space="0" w:color="auto"/>
            <w:right w:val="none" w:sz="0" w:space="0" w:color="auto"/>
          </w:divBdr>
        </w:div>
        <w:div w:id="1065222450">
          <w:marLeft w:val="907"/>
          <w:marRight w:val="0"/>
          <w:marTop w:val="115"/>
          <w:marBottom w:val="0"/>
          <w:divBdr>
            <w:top w:val="none" w:sz="0" w:space="0" w:color="auto"/>
            <w:left w:val="none" w:sz="0" w:space="0" w:color="auto"/>
            <w:bottom w:val="none" w:sz="0" w:space="0" w:color="auto"/>
            <w:right w:val="none" w:sz="0" w:space="0" w:color="auto"/>
          </w:divBdr>
        </w:div>
        <w:div w:id="1461608501">
          <w:marLeft w:val="907"/>
          <w:marRight w:val="0"/>
          <w:marTop w:val="115"/>
          <w:marBottom w:val="0"/>
          <w:divBdr>
            <w:top w:val="none" w:sz="0" w:space="0" w:color="auto"/>
            <w:left w:val="none" w:sz="0" w:space="0" w:color="auto"/>
            <w:bottom w:val="none" w:sz="0" w:space="0" w:color="auto"/>
            <w:right w:val="none" w:sz="0" w:space="0" w:color="auto"/>
          </w:divBdr>
        </w:div>
        <w:div w:id="2138334792">
          <w:marLeft w:val="907"/>
          <w:marRight w:val="0"/>
          <w:marTop w:val="115"/>
          <w:marBottom w:val="0"/>
          <w:divBdr>
            <w:top w:val="none" w:sz="0" w:space="0" w:color="auto"/>
            <w:left w:val="none" w:sz="0" w:space="0" w:color="auto"/>
            <w:bottom w:val="none" w:sz="0" w:space="0" w:color="auto"/>
            <w:right w:val="none" w:sz="0" w:space="0" w:color="auto"/>
          </w:divBdr>
        </w:div>
      </w:divsChild>
    </w:div>
    <w:div w:id="2035108823">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30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jp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image" Target="media/image11.jpeg"/><Relationship Id="rId31"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0.png"/><Relationship Id="rId22" Type="http://schemas.openxmlformats.org/officeDocument/2006/relationships/header" Target="header2.xml"/><Relationship Id="rId27" Type="http://schemas.openxmlformats.org/officeDocument/2006/relationships/fontTable" Target="fontTable.xml"/><Relationship Id="rId30" Type="http://schemas.openxmlformats.org/officeDocument/2006/relationships/customXml" Target="../customXml/item3.xml"/></Relationships>
</file>

<file path=word/_rels/footer1.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7.png"/></Relationships>
</file>

<file path=word/_rels/footer2.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19.png"/></Relationships>
</file>

<file path=word/_rels/footer3.xml.rels><?xml version="1.0" encoding="UTF-8" standalone="yes"?>
<Relationships xmlns="http://schemas.openxmlformats.org/package/2006/relationships"><Relationship Id="rId1" Type="http://schemas.openxmlformats.org/officeDocument/2006/relationships/image" Target="media/image21.png"/></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ie\Google%20Drive\shared%20folder\Culture%20By%20Design\Culture%20Excellence%20Framework\Toolkits\AA%20Toolkit%20Standard\Workshop%20Folder\CbD%20Workbook%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0EBF2AA6DC894449BCDF871F0340D1CC" ma:contentTypeVersion="13" ma:contentTypeDescription="Create a new document." ma:contentTypeScope="" ma:versionID="0ddae9fc18278bf7b7a1f64e635ec35f">
  <xsd:schema xmlns:xsd="http://www.w3.org/2001/XMLSchema" xmlns:xs="http://www.w3.org/2001/XMLSchema" xmlns:p="http://schemas.microsoft.com/office/2006/metadata/properties" xmlns:ns2="05473fb2-02f4-4159-9838-e4313552dbe6" xmlns:ns3="f0e87bf3-135e-4af9-8f90-017ae4caf735" targetNamespace="http://schemas.microsoft.com/office/2006/metadata/properties" ma:root="true" ma:fieldsID="5ed890a1f0c09ae42d2684b6fbf05cc5" ns2:_="" ns3:_="">
    <xsd:import namespace="05473fb2-02f4-4159-9838-e4313552dbe6"/>
    <xsd:import namespace="f0e87bf3-135e-4af9-8f90-017ae4caf73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473fb2-02f4-4159-9838-e4313552dbe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9ca9007a-31c0-468b-8633-4dcf289dde6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0e87bf3-135e-4af9-8f90-017ae4caf735"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583a30c2-a2ad-4e5f-8f35-f84142285151}" ma:internalName="TaxCatchAll" ma:showField="CatchAllData" ma:web="f0e87bf3-135e-4af9-8f90-017ae4caf73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MediaLengthInSeconds xmlns="05473fb2-02f4-4159-9838-e4313552dbe6" xsi:nil="true"/>
    <TaxCatchAll xmlns="f0e87bf3-135e-4af9-8f90-017ae4caf735" xsi:nil="true"/>
    <lcf76f155ced4ddcb4097134ff3c332f xmlns="05473fb2-02f4-4159-9838-e4313552dbe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38D81ED-6230-4696-8306-8615A082E0DB}">
  <ds:schemaRefs>
    <ds:schemaRef ds:uri="http://schemas.openxmlformats.org/officeDocument/2006/bibliography"/>
  </ds:schemaRefs>
</ds:datastoreItem>
</file>

<file path=customXml/itemProps2.xml><?xml version="1.0" encoding="utf-8"?>
<ds:datastoreItem xmlns:ds="http://schemas.openxmlformats.org/officeDocument/2006/customXml" ds:itemID="{0FA0F7B3-B6AA-48B3-BB46-60396C46C96A}"/>
</file>

<file path=customXml/itemProps3.xml><?xml version="1.0" encoding="utf-8"?>
<ds:datastoreItem xmlns:ds="http://schemas.openxmlformats.org/officeDocument/2006/customXml" ds:itemID="{64566E3A-002E-4344-86AA-FF36F931FF80}"/>
</file>

<file path=customXml/itemProps4.xml><?xml version="1.0" encoding="utf-8"?>
<ds:datastoreItem xmlns:ds="http://schemas.openxmlformats.org/officeDocument/2006/customXml" ds:itemID="{44C11041-B449-4EDB-B392-F029F637B78E}"/>
</file>

<file path=docProps/app.xml><?xml version="1.0" encoding="utf-8"?>
<Properties xmlns="http://schemas.openxmlformats.org/officeDocument/2006/extended-properties" xmlns:vt="http://schemas.openxmlformats.org/officeDocument/2006/docPropsVTypes">
  <Template>CbD Workbook Template</Template>
  <TotalTime>133</TotalTime>
  <Pages>9</Pages>
  <Words>652</Words>
  <Characters>3718</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Johnston</dc:creator>
  <cp:keywords/>
  <dc:description/>
  <cp:lastModifiedBy>Laura Dickson</cp:lastModifiedBy>
  <cp:revision>11</cp:revision>
  <dcterms:created xsi:type="dcterms:W3CDTF">2017-05-04T00:27:00Z</dcterms:created>
  <dcterms:modified xsi:type="dcterms:W3CDTF">2020-09-27T00:53:00Z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0x0101000EBF2AA6DC894449BCDF871F0340D1CC</vt:lpwstr>
  </property>
  <property fmtid="{D5CDD505-2E9C-101B-9397-08002B2CF9AE}" pid="3" name="Order">
    <vt:r8>92700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