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4CEF8E" w14:textId="5CFD442E" w:rsidR="003B6BBB" w:rsidRDefault="006A66D2" w:rsidP="00F90327">
      <w:pPr>
        <w:ind w:left="-851"/>
      </w:pPr>
      <w:r>
        <w:rPr>
          <w:noProof/>
        </w:rPr>
        <mc:AlternateContent>
          <mc:Choice Requires="wpg">
            <w:drawing>
              <wp:anchor distT="0" distB="0" distL="114300" distR="114300" simplePos="0" relativeHeight="251668480" behindDoc="1" locked="0" layoutInCell="1" allowOverlap="1" wp14:anchorId="7B2D83EE" wp14:editId="24D17876">
                <wp:simplePos x="0" y="0"/>
                <wp:positionH relativeFrom="page">
                  <wp:align>left</wp:align>
                </wp:positionH>
                <wp:positionV relativeFrom="page">
                  <wp:align>top</wp:align>
                </wp:positionV>
                <wp:extent cx="7560310" cy="10692130"/>
                <wp:effectExtent l="0" t="0" r="2540" b="0"/>
                <wp:wrapNone/>
                <wp:docPr id="28"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10692130"/>
                          <a:chOff x="0" y="0"/>
                          <a:chExt cx="11906" cy="16838"/>
                        </a:xfrm>
                      </wpg:grpSpPr>
                      <pic:pic xmlns:pic="http://schemas.openxmlformats.org/drawingml/2006/picture">
                        <pic:nvPicPr>
                          <pic:cNvPr id="29" name="Picture 1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1906" cy="168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0" name="AutoShape 13"/>
                        <wps:cNvSpPr>
                          <a:spLocks/>
                        </wps:cNvSpPr>
                        <wps:spPr bwMode="auto">
                          <a:xfrm>
                            <a:off x="7462" y="820"/>
                            <a:ext cx="3724" cy="1129"/>
                          </a:xfrm>
                          <a:custGeom>
                            <a:avLst/>
                            <a:gdLst>
                              <a:gd name="T0" fmla="+- 0 7859 7462"/>
                              <a:gd name="T1" fmla="*/ T0 w 3724"/>
                              <a:gd name="T2" fmla="+- 0 2612 1762"/>
                              <a:gd name="T3" fmla="*/ 2612 h 1129"/>
                              <a:gd name="T4" fmla="+- 0 7660 7462"/>
                              <a:gd name="T5" fmla="*/ T4 w 3724"/>
                              <a:gd name="T6" fmla="+- 0 2879 1762"/>
                              <a:gd name="T7" fmla="*/ 2879 h 1129"/>
                              <a:gd name="T8" fmla="+- 0 8634 7462"/>
                              <a:gd name="T9" fmla="*/ T8 w 3724"/>
                              <a:gd name="T10" fmla="+- 0 2431 1762"/>
                              <a:gd name="T11" fmla="*/ 2431 h 1129"/>
                              <a:gd name="T12" fmla="+- 0 8385 7462"/>
                              <a:gd name="T13" fmla="*/ T12 w 3724"/>
                              <a:gd name="T14" fmla="+- 0 2347 1762"/>
                              <a:gd name="T15" fmla="*/ 2347 h 1129"/>
                              <a:gd name="T16" fmla="+- 0 8205 7462"/>
                              <a:gd name="T17" fmla="*/ T16 w 3724"/>
                              <a:gd name="T18" fmla="+- 0 2428 1762"/>
                              <a:gd name="T19" fmla="*/ 2428 h 1129"/>
                              <a:gd name="T20" fmla="+- 0 8132 7462"/>
                              <a:gd name="T21" fmla="*/ T20 w 3724"/>
                              <a:gd name="T22" fmla="+- 0 2591 1762"/>
                              <a:gd name="T23" fmla="*/ 2591 h 1129"/>
                              <a:gd name="T24" fmla="+- 0 8173 7462"/>
                              <a:gd name="T25" fmla="*/ T24 w 3724"/>
                              <a:gd name="T26" fmla="+- 0 2767 1762"/>
                              <a:gd name="T27" fmla="*/ 2767 h 1129"/>
                              <a:gd name="T28" fmla="+- 0 8323 7462"/>
                              <a:gd name="T29" fmla="*/ T28 w 3724"/>
                              <a:gd name="T30" fmla="+- 0 2877 1762"/>
                              <a:gd name="T31" fmla="*/ 2877 h 1129"/>
                              <a:gd name="T32" fmla="+- 0 8578 7462"/>
                              <a:gd name="T33" fmla="*/ T32 w 3724"/>
                              <a:gd name="T34" fmla="+- 0 2849 1762"/>
                              <a:gd name="T35" fmla="*/ 2849 h 1129"/>
                              <a:gd name="T36" fmla="+- 0 8476 7462"/>
                              <a:gd name="T37" fmla="*/ T36 w 3724"/>
                              <a:gd name="T38" fmla="+- 0 2708 1762"/>
                              <a:gd name="T39" fmla="*/ 2708 h 1129"/>
                              <a:gd name="T40" fmla="+- 0 8352 7462"/>
                              <a:gd name="T41" fmla="*/ T40 w 3724"/>
                              <a:gd name="T42" fmla="+- 0 2701 1762"/>
                              <a:gd name="T43" fmla="*/ 2701 h 1129"/>
                              <a:gd name="T44" fmla="+- 0 8340 7462"/>
                              <a:gd name="T45" fmla="*/ T44 w 3724"/>
                              <a:gd name="T46" fmla="+- 0 2551 1762"/>
                              <a:gd name="T47" fmla="*/ 2551 h 1129"/>
                              <a:gd name="T48" fmla="+- 0 8459 7462"/>
                              <a:gd name="T49" fmla="*/ T48 w 3724"/>
                              <a:gd name="T50" fmla="+- 0 2515 1762"/>
                              <a:gd name="T51" fmla="*/ 2515 h 1129"/>
                              <a:gd name="T52" fmla="+- 0 9269 7462"/>
                              <a:gd name="T53" fmla="*/ T52 w 3724"/>
                              <a:gd name="T54" fmla="+- 0 2565 1762"/>
                              <a:gd name="T55" fmla="*/ 2565 h 1129"/>
                              <a:gd name="T56" fmla="+- 0 9217 7462"/>
                              <a:gd name="T57" fmla="*/ T56 w 3724"/>
                              <a:gd name="T58" fmla="+- 0 2447 1762"/>
                              <a:gd name="T59" fmla="*/ 2447 h 1129"/>
                              <a:gd name="T60" fmla="+- 0 9070 7462"/>
                              <a:gd name="T61" fmla="*/ T60 w 3724"/>
                              <a:gd name="T62" fmla="+- 0 2356 1762"/>
                              <a:gd name="T63" fmla="*/ 2356 h 1129"/>
                              <a:gd name="T64" fmla="+- 0 8937 7462"/>
                              <a:gd name="T65" fmla="*/ T64 w 3724"/>
                              <a:gd name="T66" fmla="+- 0 2493 1762"/>
                              <a:gd name="T67" fmla="*/ 2493 h 1129"/>
                              <a:gd name="T68" fmla="+- 0 9042 7462"/>
                              <a:gd name="T69" fmla="*/ T68 w 3724"/>
                              <a:gd name="T70" fmla="+- 0 2502 1762"/>
                              <a:gd name="T71" fmla="*/ 2502 h 1129"/>
                              <a:gd name="T72" fmla="+- 0 9020 7462"/>
                              <a:gd name="T73" fmla="*/ T72 w 3724"/>
                              <a:gd name="T74" fmla="+- 0 2347 1762"/>
                              <a:gd name="T75" fmla="*/ 2347 h 1129"/>
                              <a:gd name="T76" fmla="+- 0 8814 7462"/>
                              <a:gd name="T77" fmla="*/ T76 w 3724"/>
                              <a:gd name="T78" fmla="+- 0 2395 1762"/>
                              <a:gd name="T79" fmla="*/ 2395 h 1129"/>
                              <a:gd name="T80" fmla="+- 0 8710 7462"/>
                              <a:gd name="T81" fmla="*/ T80 w 3724"/>
                              <a:gd name="T82" fmla="+- 0 2543 1762"/>
                              <a:gd name="T83" fmla="*/ 2543 h 1129"/>
                              <a:gd name="T84" fmla="+- 0 8711 7462"/>
                              <a:gd name="T85" fmla="*/ T84 w 3724"/>
                              <a:gd name="T86" fmla="+- 0 2701 1762"/>
                              <a:gd name="T87" fmla="*/ 2701 h 1129"/>
                              <a:gd name="T88" fmla="+- 0 8815 7462"/>
                              <a:gd name="T89" fmla="*/ T88 w 3724"/>
                              <a:gd name="T90" fmla="+- 0 2843 1762"/>
                              <a:gd name="T91" fmla="*/ 2843 h 1129"/>
                              <a:gd name="T92" fmla="+- 0 9033 7462"/>
                              <a:gd name="T93" fmla="*/ T92 w 3724"/>
                              <a:gd name="T94" fmla="+- 0 2887 1762"/>
                              <a:gd name="T95" fmla="*/ 2887 h 1129"/>
                              <a:gd name="T96" fmla="+- 0 9243 7462"/>
                              <a:gd name="T97" fmla="*/ T96 w 3724"/>
                              <a:gd name="T98" fmla="+- 0 2754 1762"/>
                              <a:gd name="T99" fmla="*/ 2754 h 1129"/>
                              <a:gd name="T100" fmla="+- 0 9037 7462"/>
                              <a:gd name="T101" fmla="*/ T100 w 3724"/>
                              <a:gd name="T102" fmla="+- 0 2746 1762"/>
                              <a:gd name="T103" fmla="*/ 2746 h 1129"/>
                              <a:gd name="T104" fmla="+- 0 8932 7462"/>
                              <a:gd name="T105" fmla="*/ T104 w 3724"/>
                              <a:gd name="T106" fmla="+- 0 2735 1762"/>
                              <a:gd name="T107" fmla="*/ 2735 h 1129"/>
                              <a:gd name="T108" fmla="+- 0 9271 7462"/>
                              <a:gd name="T109" fmla="*/ T108 w 3724"/>
                              <a:gd name="T110" fmla="+- 0 2658 1762"/>
                              <a:gd name="T111" fmla="*/ 2658 h 1129"/>
                              <a:gd name="T112" fmla="+- 0 9860 7462"/>
                              <a:gd name="T113" fmla="*/ T112 w 3724"/>
                              <a:gd name="T114" fmla="+- 0 2511 1762"/>
                              <a:gd name="T115" fmla="*/ 2511 h 1129"/>
                              <a:gd name="T116" fmla="+- 0 9842 7462"/>
                              <a:gd name="T117" fmla="*/ T116 w 3724"/>
                              <a:gd name="T118" fmla="+- 0 2428 1762"/>
                              <a:gd name="T119" fmla="*/ 2428 h 1129"/>
                              <a:gd name="T120" fmla="+- 0 9750 7462"/>
                              <a:gd name="T121" fmla="*/ T120 w 3724"/>
                              <a:gd name="T122" fmla="+- 0 2351 1762"/>
                              <a:gd name="T123" fmla="*/ 2351 h 1129"/>
                              <a:gd name="T124" fmla="+- 0 9559 7462"/>
                              <a:gd name="T125" fmla="*/ T124 w 3724"/>
                              <a:gd name="T126" fmla="+- 0 2381 1762"/>
                              <a:gd name="T127" fmla="*/ 2381 h 1129"/>
                              <a:gd name="T128" fmla="+- 0 9524 7462"/>
                              <a:gd name="T129" fmla="*/ T128 w 3724"/>
                              <a:gd name="T130" fmla="+- 0 2879 1762"/>
                              <a:gd name="T131" fmla="*/ 2879 h 1129"/>
                              <a:gd name="T132" fmla="+- 0 9590 7462"/>
                              <a:gd name="T133" fmla="*/ T132 w 3724"/>
                              <a:gd name="T134" fmla="+- 0 2516 1762"/>
                              <a:gd name="T135" fmla="*/ 2516 h 1129"/>
                              <a:gd name="T136" fmla="+- 0 9662 7462"/>
                              <a:gd name="T137" fmla="*/ T136 w 3724"/>
                              <a:gd name="T138" fmla="+- 0 2539 1762"/>
                              <a:gd name="T139" fmla="*/ 2539 h 1129"/>
                              <a:gd name="T140" fmla="+- 0 10290 7462"/>
                              <a:gd name="T141" fmla="*/ T140 w 3724"/>
                              <a:gd name="T142" fmla="+- 0 2718 1762"/>
                              <a:gd name="T143" fmla="*/ 2718 h 1129"/>
                              <a:gd name="T144" fmla="+- 0 10196 7462"/>
                              <a:gd name="T145" fmla="*/ T144 w 3724"/>
                              <a:gd name="T146" fmla="+- 0 2715 1762"/>
                              <a:gd name="T147" fmla="*/ 2715 h 1129"/>
                              <a:gd name="T148" fmla="+- 0 10178 7462"/>
                              <a:gd name="T149" fmla="*/ T148 w 3724"/>
                              <a:gd name="T150" fmla="+- 0 2192 1762"/>
                              <a:gd name="T151" fmla="*/ 2192 h 1129"/>
                              <a:gd name="T152" fmla="+- 0 9989 7462"/>
                              <a:gd name="T153" fmla="*/ T152 w 3724"/>
                              <a:gd name="T154" fmla="+- 0 2759 1762"/>
                              <a:gd name="T155" fmla="*/ 2759 h 1129"/>
                              <a:gd name="T156" fmla="+- 0 10035 7462"/>
                              <a:gd name="T157" fmla="*/ T156 w 3724"/>
                              <a:gd name="T158" fmla="+- 0 2856 1762"/>
                              <a:gd name="T159" fmla="*/ 2856 h 1129"/>
                              <a:gd name="T160" fmla="+- 0 10130 7462"/>
                              <a:gd name="T161" fmla="*/ T160 w 3724"/>
                              <a:gd name="T162" fmla="+- 0 2890 1762"/>
                              <a:gd name="T163" fmla="*/ 2890 h 1129"/>
                              <a:gd name="T164" fmla="+- 0 10279 7462"/>
                              <a:gd name="T165" fmla="*/ T164 w 3724"/>
                              <a:gd name="T166" fmla="+- 0 2866 1762"/>
                              <a:gd name="T167" fmla="*/ 2866 h 1129"/>
                              <a:gd name="T168" fmla="+- 0 10563 7462"/>
                              <a:gd name="T169" fmla="*/ T168 w 3724"/>
                              <a:gd name="T170" fmla="+- 0 2356 1762"/>
                              <a:gd name="T171" fmla="*/ 2356 h 1129"/>
                              <a:gd name="T172" fmla="+- 0 10468 7462"/>
                              <a:gd name="T173" fmla="*/ T172 w 3724"/>
                              <a:gd name="T174" fmla="+- 0 2268 1762"/>
                              <a:gd name="T175" fmla="*/ 2268 h 1129"/>
                              <a:gd name="T176" fmla="+- 0 11150 7462"/>
                              <a:gd name="T177" fmla="*/ T176 w 3724"/>
                              <a:gd name="T178" fmla="+- 0 2688 1762"/>
                              <a:gd name="T179" fmla="*/ 2688 h 1129"/>
                              <a:gd name="T180" fmla="+- 0 11112 7462"/>
                              <a:gd name="T181" fmla="*/ T180 w 3724"/>
                              <a:gd name="T182" fmla="+- 0 2433 1762"/>
                              <a:gd name="T183" fmla="*/ 2433 h 1129"/>
                              <a:gd name="T184" fmla="+- 0 10764 7462"/>
                              <a:gd name="T185" fmla="*/ T184 w 3724"/>
                              <a:gd name="T186" fmla="+- 0 2363 1762"/>
                              <a:gd name="T187" fmla="*/ 2363 h 1129"/>
                              <a:gd name="T188" fmla="+- 0 10788 7462"/>
                              <a:gd name="T189" fmla="*/ T188 w 3724"/>
                              <a:gd name="T190" fmla="+- 0 2488 1762"/>
                              <a:gd name="T191" fmla="*/ 2488 h 1129"/>
                              <a:gd name="T192" fmla="+- 0 10927 7462"/>
                              <a:gd name="T193" fmla="*/ T192 w 3724"/>
                              <a:gd name="T194" fmla="+- 0 2483 1762"/>
                              <a:gd name="T195" fmla="*/ 2483 h 1129"/>
                              <a:gd name="T196" fmla="+- 0 10961 7462"/>
                              <a:gd name="T197" fmla="*/ T196 w 3724"/>
                              <a:gd name="T198" fmla="+- 0 2658 1762"/>
                              <a:gd name="T199" fmla="*/ 2658 h 1129"/>
                              <a:gd name="T200" fmla="+- 0 10916 7462"/>
                              <a:gd name="T201" fmla="*/ T200 w 3724"/>
                              <a:gd name="T202" fmla="+- 0 2745 1762"/>
                              <a:gd name="T203" fmla="*/ 2745 h 1129"/>
                              <a:gd name="T204" fmla="+- 0 10825 7462"/>
                              <a:gd name="T205" fmla="*/ T204 w 3724"/>
                              <a:gd name="T206" fmla="+- 0 2740 1762"/>
                              <a:gd name="T207" fmla="*/ 2740 h 1129"/>
                              <a:gd name="T208" fmla="+- 0 10830 7462"/>
                              <a:gd name="T209" fmla="*/ T208 w 3724"/>
                              <a:gd name="T210" fmla="+- 0 2661 1762"/>
                              <a:gd name="T211" fmla="*/ 2661 h 1129"/>
                              <a:gd name="T212" fmla="+- 0 10937 7462"/>
                              <a:gd name="T213" fmla="*/ T212 w 3724"/>
                              <a:gd name="T214" fmla="+- 0 2651 1762"/>
                              <a:gd name="T215" fmla="*/ 2651 h 1129"/>
                              <a:gd name="T216" fmla="+- 0 10855 7462"/>
                              <a:gd name="T217" fmla="*/ T216 w 3724"/>
                              <a:gd name="T218" fmla="+- 0 2542 1762"/>
                              <a:gd name="T219" fmla="*/ 2542 h 1129"/>
                              <a:gd name="T220" fmla="+- 0 10709 7462"/>
                              <a:gd name="T221" fmla="*/ T220 w 3724"/>
                              <a:gd name="T222" fmla="+- 0 2580 1762"/>
                              <a:gd name="T223" fmla="*/ 2580 h 1129"/>
                              <a:gd name="T224" fmla="+- 0 10634 7462"/>
                              <a:gd name="T225" fmla="*/ T224 w 3724"/>
                              <a:gd name="T226" fmla="+- 0 2683 1762"/>
                              <a:gd name="T227" fmla="*/ 2683 h 1129"/>
                              <a:gd name="T228" fmla="+- 0 10643 7462"/>
                              <a:gd name="T229" fmla="*/ T228 w 3724"/>
                              <a:gd name="T230" fmla="+- 0 2788 1762"/>
                              <a:gd name="T231" fmla="*/ 2788 h 1129"/>
                              <a:gd name="T232" fmla="+- 0 10723 7462"/>
                              <a:gd name="T233" fmla="*/ T232 w 3724"/>
                              <a:gd name="T234" fmla="+- 0 2869 1762"/>
                              <a:gd name="T235" fmla="*/ 2869 h 1129"/>
                              <a:gd name="T236" fmla="+- 0 10863 7462"/>
                              <a:gd name="T237" fmla="*/ T236 w 3724"/>
                              <a:gd name="T238" fmla="+- 0 2883 1762"/>
                              <a:gd name="T239" fmla="*/ 2883 h 1129"/>
                              <a:gd name="T240" fmla="+- 0 10994 7462"/>
                              <a:gd name="T241" fmla="*/ T240 w 3724"/>
                              <a:gd name="T242" fmla="+- 0 2817 1762"/>
                              <a:gd name="T243" fmla="*/ 2817 h 1129"/>
                              <a:gd name="T244" fmla="+- 0 11082 7462"/>
                              <a:gd name="T245" fmla="*/ T244 w 3724"/>
                              <a:gd name="T246" fmla="+- 0 2888 1762"/>
                              <a:gd name="T247" fmla="*/ 2888 h 1129"/>
                              <a:gd name="T248" fmla="+- 0 11174 7462"/>
                              <a:gd name="T249" fmla="*/ T248 w 3724"/>
                              <a:gd name="T250" fmla="+- 0 2882 1762"/>
                              <a:gd name="T251" fmla="*/ 2882 h 11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3724" h="1129">
                                <a:moveTo>
                                  <a:pt x="668" y="1117"/>
                                </a:moveTo>
                                <a:lnTo>
                                  <a:pt x="620" y="979"/>
                                </a:lnTo>
                                <a:lnTo>
                                  <a:pt x="575" y="850"/>
                                </a:lnTo>
                                <a:lnTo>
                                  <a:pt x="499" y="631"/>
                                </a:lnTo>
                                <a:lnTo>
                                  <a:pt x="423" y="411"/>
                                </a:lnTo>
                                <a:lnTo>
                                  <a:pt x="397" y="411"/>
                                </a:lnTo>
                                <a:lnTo>
                                  <a:pt x="397" y="850"/>
                                </a:lnTo>
                                <a:lnTo>
                                  <a:pt x="269" y="850"/>
                                </a:lnTo>
                                <a:lnTo>
                                  <a:pt x="335" y="631"/>
                                </a:lnTo>
                                <a:lnTo>
                                  <a:pt x="397" y="850"/>
                                </a:lnTo>
                                <a:lnTo>
                                  <a:pt x="397" y="411"/>
                                </a:lnTo>
                                <a:lnTo>
                                  <a:pt x="246" y="411"/>
                                </a:lnTo>
                                <a:lnTo>
                                  <a:pt x="0" y="1117"/>
                                </a:lnTo>
                                <a:lnTo>
                                  <a:pt x="198" y="1117"/>
                                </a:lnTo>
                                <a:lnTo>
                                  <a:pt x="240" y="979"/>
                                </a:lnTo>
                                <a:lnTo>
                                  <a:pt x="428" y="979"/>
                                </a:lnTo>
                                <a:lnTo>
                                  <a:pt x="471" y="1117"/>
                                </a:lnTo>
                                <a:lnTo>
                                  <a:pt x="668" y="1117"/>
                                </a:lnTo>
                                <a:moveTo>
                                  <a:pt x="1212" y="726"/>
                                </a:moveTo>
                                <a:lnTo>
                                  <a:pt x="1194" y="696"/>
                                </a:lnTo>
                                <a:lnTo>
                                  <a:pt x="1172" y="669"/>
                                </a:lnTo>
                                <a:lnTo>
                                  <a:pt x="1146" y="645"/>
                                </a:lnTo>
                                <a:lnTo>
                                  <a:pt x="1116" y="624"/>
                                </a:lnTo>
                                <a:lnTo>
                                  <a:pt x="1082" y="606"/>
                                </a:lnTo>
                                <a:lnTo>
                                  <a:pt x="1044" y="594"/>
                                </a:lnTo>
                                <a:lnTo>
                                  <a:pt x="1002" y="586"/>
                                </a:lnTo>
                                <a:lnTo>
                                  <a:pt x="957" y="584"/>
                                </a:lnTo>
                                <a:lnTo>
                                  <a:pt x="923" y="585"/>
                                </a:lnTo>
                                <a:lnTo>
                                  <a:pt x="891" y="590"/>
                                </a:lnTo>
                                <a:lnTo>
                                  <a:pt x="861" y="597"/>
                                </a:lnTo>
                                <a:lnTo>
                                  <a:pt x="833" y="606"/>
                                </a:lnTo>
                                <a:lnTo>
                                  <a:pt x="807" y="618"/>
                                </a:lnTo>
                                <a:lnTo>
                                  <a:pt x="784" y="632"/>
                                </a:lnTo>
                                <a:lnTo>
                                  <a:pt x="762" y="648"/>
                                </a:lnTo>
                                <a:lnTo>
                                  <a:pt x="743" y="666"/>
                                </a:lnTo>
                                <a:lnTo>
                                  <a:pt x="726" y="685"/>
                                </a:lnTo>
                                <a:lnTo>
                                  <a:pt x="711" y="706"/>
                                </a:lnTo>
                                <a:lnTo>
                                  <a:pt x="698" y="729"/>
                                </a:lnTo>
                                <a:lnTo>
                                  <a:pt x="688" y="753"/>
                                </a:lnTo>
                                <a:lnTo>
                                  <a:pt x="680" y="778"/>
                                </a:lnTo>
                                <a:lnTo>
                                  <a:pt x="674" y="803"/>
                                </a:lnTo>
                                <a:lnTo>
                                  <a:pt x="670" y="829"/>
                                </a:lnTo>
                                <a:lnTo>
                                  <a:pt x="669" y="856"/>
                                </a:lnTo>
                                <a:lnTo>
                                  <a:pt x="670" y="882"/>
                                </a:lnTo>
                                <a:lnTo>
                                  <a:pt x="674" y="908"/>
                                </a:lnTo>
                                <a:lnTo>
                                  <a:pt x="680" y="934"/>
                                </a:lnTo>
                                <a:lnTo>
                                  <a:pt x="688" y="959"/>
                                </a:lnTo>
                                <a:lnTo>
                                  <a:pt x="698" y="982"/>
                                </a:lnTo>
                                <a:lnTo>
                                  <a:pt x="711" y="1005"/>
                                </a:lnTo>
                                <a:lnTo>
                                  <a:pt x="726" y="1026"/>
                                </a:lnTo>
                                <a:lnTo>
                                  <a:pt x="743" y="1045"/>
                                </a:lnTo>
                                <a:lnTo>
                                  <a:pt x="762" y="1063"/>
                                </a:lnTo>
                                <a:lnTo>
                                  <a:pt x="784" y="1079"/>
                                </a:lnTo>
                                <a:lnTo>
                                  <a:pt x="807" y="1093"/>
                                </a:lnTo>
                                <a:lnTo>
                                  <a:pt x="833" y="1105"/>
                                </a:lnTo>
                                <a:lnTo>
                                  <a:pt x="861" y="1115"/>
                                </a:lnTo>
                                <a:lnTo>
                                  <a:pt x="891" y="1122"/>
                                </a:lnTo>
                                <a:lnTo>
                                  <a:pt x="923" y="1126"/>
                                </a:lnTo>
                                <a:lnTo>
                                  <a:pt x="957" y="1127"/>
                                </a:lnTo>
                                <a:lnTo>
                                  <a:pt x="1002" y="1125"/>
                                </a:lnTo>
                                <a:lnTo>
                                  <a:pt x="1044" y="1117"/>
                                </a:lnTo>
                                <a:lnTo>
                                  <a:pt x="1082" y="1105"/>
                                </a:lnTo>
                                <a:lnTo>
                                  <a:pt x="1116" y="1087"/>
                                </a:lnTo>
                                <a:lnTo>
                                  <a:pt x="1146" y="1066"/>
                                </a:lnTo>
                                <a:lnTo>
                                  <a:pt x="1172" y="1042"/>
                                </a:lnTo>
                                <a:lnTo>
                                  <a:pt x="1194" y="1015"/>
                                </a:lnTo>
                                <a:lnTo>
                                  <a:pt x="1212" y="985"/>
                                </a:lnTo>
                                <a:lnTo>
                                  <a:pt x="1156" y="968"/>
                                </a:lnTo>
                                <a:lnTo>
                                  <a:pt x="1028" y="929"/>
                                </a:lnTo>
                                <a:lnTo>
                                  <a:pt x="1014" y="946"/>
                                </a:lnTo>
                                <a:lnTo>
                                  <a:pt x="997" y="958"/>
                                </a:lnTo>
                                <a:lnTo>
                                  <a:pt x="977" y="966"/>
                                </a:lnTo>
                                <a:lnTo>
                                  <a:pt x="956" y="968"/>
                                </a:lnTo>
                                <a:lnTo>
                                  <a:pt x="937" y="966"/>
                                </a:lnTo>
                                <a:lnTo>
                                  <a:pt x="920" y="961"/>
                                </a:lnTo>
                                <a:lnTo>
                                  <a:pt x="904" y="952"/>
                                </a:lnTo>
                                <a:lnTo>
                                  <a:pt x="890" y="939"/>
                                </a:lnTo>
                                <a:lnTo>
                                  <a:pt x="878" y="922"/>
                                </a:lnTo>
                                <a:lnTo>
                                  <a:pt x="870" y="903"/>
                                </a:lnTo>
                                <a:lnTo>
                                  <a:pt x="865" y="881"/>
                                </a:lnTo>
                                <a:lnTo>
                                  <a:pt x="863" y="856"/>
                                </a:lnTo>
                                <a:lnTo>
                                  <a:pt x="865" y="830"/>
                                </a:lnTo>
                                <a:lnTo>
                                  <a:pt x="870" y="808"/>
                                </a:lnTo>
                                <a:lnTo>
                                  <a:pt x="878" y="789"/>
                                </a:lnTo>
                                <a:lnTo>
                                  <a:pt x="890" y="773"/>
                                </a:lnTo>
                                <a:lnTo>
                                  <a:pt x="904" y="760"/>
                                </a:lnTo>
                                <a:lnTo>
                                  <a:pt x="920" y="751"/>
                                </a:lnTo>
                                <a:lnTo>
                                  <a:pt x="937" y="745"/>
                                </a:lnTo>
                                <a:lnTo>
                                  <a:pt x="956" y="743"/>
                                </a:lnTo>
                                <a:lnTo>
                                  <a:pt x="977" y="746"/>
                                </a:lnTo>
                                <a:lnTo>
                                  <a:pt x="997" y="753"/>
                                </a:lnTo>
                                <a:lnTo>
                                  <a:pt x="1014" y="765"/>
                                </a:lnTo>
                                <a:lnTo>
                                  <a:pt x="1028" y="782"/>
                                </a:lnTo>
                                <a:lnTo>
                                  <a:pt x="1156" y="743"/>
                                </a:lnTo>
                                <a:lnTo>
                                  <a:pt x="1212" y="726"/>
                                </a:lnTo>
                                <a:moveTo>
                                  <a:pt x="1811" y="856"/>
                                </a:moveTo>
                                <a:lnTo>
                                  <a:pt x="1810" y="829"/>
                                </a:lnTo>
                                <a:lnTo>
                                  <a:pt x="1807" y="803"/>
                                </a:lnTo>
                                <a:lnTo>
                                  <a:pt x="1806" y="800"/>
                                </a:lnTo>
                                <a:lnTo>
                                  <a:pt x="1801" y="778"/>
                                </a:lnTo>
                                <a:lnTo>
                                  <a:pt x="1793" y="753"/>
                                </a:lnTo>
                                <a:lnTo>
                                  <a:pt x="1782" y="729"/>
                                </a:lnTo>
                                <a:lnTo>
                                  <a:pt x="1777" y="718"/>
                                </a:lnTo>
                                <a:lnTo>
                                  <a:pt x="1770" y="706"/>
                                </a:lnTo>
                                <a:lnTo>
                                  <a:pt x="1755" y="685"/>
                                </a:lnTo>
                                <a:lnTo>
                                  <a:pt x="1738" y="666"/>
                                </a:lnTo>
                                <a:lnTo>
                                  <a:pt x="1719" y="648"/>
                                </a:lnTo>
                                <a:lnTo>
                                  <a:pt x="1697" y="632"/>
                                </a:lnTo>
                                <a:lnTo>
                                  <a:pt x="1674" y="618"/>
                                </a:lnTo>
                                <a:lnTo>
                                  <a:pt x="1648" y="606"/>
                                </a:lnTo>
                                <a:lnTo>
                                  <a:pt x="1620" y="597"/>
                                </a:lnTo>
                                <a:lnTo>
                                  <a:pt x="1608" y="594"/>
                                </a:lnTo>
                                <a:lnTo>
                                  <a:pt x="1608" y="800"/>
                                </a:lnTo>
                                <a:lnTo>
                                  <a:pt x="1435" y="800"/>
                                </a:lnTo>
                                <a:lnTo>
                                  <a:pt x="1439" y="782"/>
                                </a:lnTo>
                                <a:lnTo>
                                  <a:pt x="1445" y="766"/>
                                </a:lnTo>
                                <a:lnTo>
                                  <a:pt x="1453" y="752"/>
                                </a:lnTo>
                                <a:lnTo>
                                  <a:pt x="1463" y="740"/>
                                </a:lnTo>
                                <a:lnTo>
                                  <a:pt x="1475" y="731"/>
                                </a:lnTo>
                                <a:lnTo>
                                  <a:pt x="1489" y="724"/>
                                </a:lnTo>
                                <a:lnTo>
                                  <a:pt x="1505" y="720"/>
                                </a:lnTo>
                                <a:lnTo>
                                  <a:pt x="1522" y="718"/>
                                </a:lnTo>
                                <a:lnTo>
                                  <a:pt x="1539" y="720"/>
                                </a:lnTo>
                                <a:lnTo>
                                  <a:pt x="1554" y="724"/>
                                </a:lnTo>
                                <a:lnTo>
                                  <a:pt x="1568" y="731"/>
                                </a:lnTo>
                                <a:lnTo>
                                  <a:pt x="1580" y="740"/>
                                </a:lnTo>
                                <a:lnTo>
                                  <a:pt x="1591" y="752"/>
                                </a:lnTo>
                                <a:lnTo>
                                  <a:pt x="1599" y="766"/>
                                </a:lnTo>
                                <a:lnTo>
                                  <a:pt x="1605" y="782"/>
                                </a:lnTo>
                                <a:lnTo>
                                  <a:pt x="1608" y="800"/>
                                </a:lnTo>
                                <a:lnTo>
                                  <a:pt x="1608" y="594"/>
                                </a:lnTo>
                                <a:lnTo>
                                  <a:pt x="1590" y="590"/>
                                </a:lnTo>
                                <a:lnTo>
                                  <a:pt x="1558" y="585"/>
                                </a:lnTo>
                                <a:lnTo>
                                  <a:pt x="1525" y="584"/>
                                </a:lnTo>
                                <a:lnTo>
                                  <a:pt x="1490" y="585"/>
                                </a:lnTo>
                                <a:lnTo>
                                  <a:pt x="1458" y="590"/>
                                </a:lnTo>
                                <a:lnTo>
                                  <a:pt x="1428" y="597"/>
                                </a:lnTo>
                                <a:lnTo>
                                  <a:pt x="1401" y="606"/>
                                </a:lnTo>
                                <a:lnTo>
                                  <a:pt x="1375" y="619"/>
                                </a:lnTo>
                                <a:lnTo>
                                  <a:pt x="1352" y="633"/>
                                </a:lnTo>
                                <a:lnTo>
                                  <a:pt x="1330" y="649"/>
                                </a:lnTo>
                                <a:lnTo>
                                  <a:pt x="1311" y="667"/>
                                </a:lnTo>
                                <a:lnTo>
                                  <a:pt x="1294" y="686"/>
                                </a:lnTo>
                                <a:lnTo>
                                  <a:pt x="1279" y="708"/>
                                </a:lnTo>
                                <a:lnTo>
                                  <a:pt x="1267" y="731"/>
                                </a:lnTo>
                                <a:lnTo>
                                  <a:pt x="1257" y="755"/>
                                </a:lnTo>
                                <a:lnTo>
                                  <a:pt x="1248" y="781"/>
                                </a:lnTo>
                                <a:lnTo>
                                  <a:pt x="1243" y="807"/>
                                </a:lnTo>
                                <a:lnTo>
                                  <a:pt x="1239" y="835"/>
                                </a:lnTo>
                                <a:lnTo>
                                  <a:pt x="1238" y="856"/>
                                </a:lnTo>
                                <a:lnTo>
                                  <a:pt x="1238" y="866"/>
                                </a:lnTo>
                                <a:lnTo>
                                  <a:pt x="1239" y="889"/>
                                </a:lnTo>
                                <a:lnTo>
                                  <a:pt x="1243" y="914"/>
                                </a:lnTo>
                                <a:lnTo>
                                  <a:pt x="1249" y="939"/>
                                </a:lnTo>
                                <a:lnTo>
                                  <a:pt x="1257" y="963"/>
                                </a:lnTo>
                                <a:lnTo>
                                  <a:pt x="1268" y="986"/>
                                </a:lnTo>
                                <a:lnTo>
                                  <a:pt x="1280" y="1008"/>
                                </a:lnTo>
                                <a:lnTo>
                                  <a:pt x="1295" y="1029"/>
                                </a:lnTo>
                                <a:lnTo>
                                  <a:pt x="1312" y="1048"/>
                                </a:lnTo>
                                <a:lnTo>
                                  <a:pt x="1331" y="1065"/>
                                </a:lnTo>
                                <a:lnTo>
                                  <a:pt x="1353" y="1081"/>
                                </a:lnTo>
                                <a:lnTo>
                                  <a:pt x="1376" y="1094"/>
                                </a:lnTo>
                                <a:lnTo>
                                  <a:pt x="1402" y="1106"/>
                                </a:lnTo>
                                <a:lnTo>
                                  <a:pt x="1430" y="1115"/>
                                </a:lnTo>
                                <a:lnTo>
                                  <a:pt x="1460" y="1122"/>
                                </a:lnTo>
                                <a:lnTo>
                                  <a:pt x="1491" y="1126"/>
                                </a:lnTo>
                                <a:lnTo>
                                  <a:pt x="1525" y="1127"/>
                                </a:lnTo>
                                <a:lnTo>
                                  <a:pt x="1571" y="1125"/>
                                </a:lnTo>
                                <a:lnTo>
                                  <a:pt x="1614" y="1117"/>
                                </a:lnTo>
                                <a:lnTo>
                                  <a:pt x="1652" y="1105"/>
                                </a:lnTo>
                                <a:lnTo>
                                  <a:pt x="1687" y="1087"/>
                                </a:lnTo>
                                <a:lnTo>
                                  <a:pt x="1718" y="1066"/>
                                </a:lnTo>
                                <a:lnTo>
                                  <a:pt x="1745" y="1042"/>
                                </a:lnTo>
                                <a:lnTo>
                                  <a:pt x="1767" y="1015"/>
                                </a:lnTo>
                                <a:lnTo>
                                  <a:pt x="1781" y="992"/>
                                </a:lnTo>
                                <a:lnTo>
                                  <a:pt x="1785" y="985"/>
                                </a:lnTo>
                                <a:lnTo>
                                  <a:pt x="1625" y="939"/>
                                </a:lnTo>
                                <a:lnTo>
                                  <a:pt x="1620" y="951"/>
                                </a:lnTo>
                                <a:lnTo>
                                  <a:pt x="1612" y="961"/>
                                </a:lnTo>
                                <a:lnTo>
                                  <a:pt x="1601" y="970"/>
                                </a:lnTo>
                                <a:lnTo>
                                  <a:pt x="1589" y="978"/>
                                </a:lnTo>
                                <a:lnTo>
                                  <a:pt x="1575" y="984"/>
                                </a:lnTo>
                                <a:lnTo>
                                  <a:pt x="1561" y="988"/>
                                </a:lnTo>
                                <a:lnTo>
                                  <a:pt x="1546" y="991"/>
                                </a:lnTo>
                                <a:lnTo>
                                  <a:pt x="1531" y="992"/>
                                </a:lnTo>
                                <a:lnTo>
                                  <a:pt x="1515" y="991"/>
                                </a:lnTo>
                                <a:lnTo>
                                  <a:pt x="1499" y="987"/>
                                </a:lnTo>
                                <a:lnTo>
                                  <a:pt x="1484" y="982"/>
                                </a:lnTo>
                                <a:lnTo>
                                  <a:pt x="1470" y="973"/>
                                </a:lnTo>
                                <a:lnTo>
                                  <a:pt x="1458" y="963"/>
                                </a:lnTo>
                                <a:lnTo>
                                  <a:pt x="1448" y="949"/>
                                </a:lnTo>
                                <a:lnTo>
                                  <a:pt x="1442" y="933"/>
                                </a:lnTo>
                                <a:lnTo>
                                  <a:pt x="1439" y="913"/>
                                </a:lnTo>
                                <a:lnTo>
                                  <a:pt x="1806" y="913"/>
                                </a:lnTo>
                                <a:lnTo>
                                  <a:pt x="1808" y="905"/>
                                </a:lnTo>
                                <a:lnTo>
                                  <a:pt x="1809" y="896"/>
                                </a:lnTo>
                                <a:lnTo>
                                  <a:pt x="1811" y="876"/>
                                </a:lnTo>
                                <a:lnTo>
                                  <a:pt x="1811" y="866"/>
                                </a:lnTo>
                                <a:lnTo>
                                  <a:pt x="1811" y="856"/>
                                </a:lnTo>
                                <a:moveTo>
                                  <a:pt x="2399" y="1117"/>
                                </a:moveTo>
                                <a:lnTo>
                                  <a:pt x="2399" y="767"/>
                                </a:lnTo>
                                <a:lnTo>
                                  <a:pt x="2399" y="759"/>
                                </a:lnTo>
                                <a:lnTo>
                                  <a:pt x="2398" y="749"/>
                                </a:lnTo>
                                <a:lnTo>
                                  <a:pt x="2398" y="745"/>
                                </a:lnTo>
                                <a:lnTo>
                                  <a:pt x="2396" y="729"/>
                                </a:lnTo>
                                <a:lnTo>
                                  <a:pt x="2394" y="713"/>
                                </a:lnTo>
                                <a:lnTo>
                                  <a:pt x="2391" y="697"/>
                                </a:lnTo>
                                <a:lnTo>
                                  <a:pt x="2386" y="681"/>
                                </a:lnTo>
                                <a:lnTo>
                                  <a:pt x="2382" y="672"/>
                                </a:lnTo>
                                <a:lnTo>
                                  <a:pt x="2380" y="666"/>
                                </a:lnTo>
                                <a:lnTo>
                                  <a:pt x="2373" y="652"/>
                                </a:lnTo>
                                <a:lnTo>
                                  <a:pt x="2364" y="638"/>
                                </a:lnTo>
                                <a:lnTo>
                                  <a:pt x="2353" y="625"/>
                                </a:lnTo>
                                <a:lnTo>
                                  <a:pt x="2340" y="614"/>
                                </a:lnTo>
                                <a:lnTo>
                                  <a:pt x="2325" y="603"/>
                                </a:lnTo>
                                <a:lnTo>
                                  <a:pt x="2308" y="595"/>
                                </a:lnTo>
                                <a:lnTo>
                                  <a:pt x="2288" y="589"/>
                                </a:lnTo>
                                <a:lnTo>
                                  <a:pt x="2265" y="585"/>
                                </a:lnTo>
                                <a:lnTo>
                                  <a:pt x="2240" y="584"/>
                                </a:lnTo>
                                <a:lnTo>
                                  <a:pt x="2207" y="585"/>
                                </a:lnTo>
                                <a:lnTo>
                                  <a:pt x="2176" y="590"/>
                                </a:lnTo>
                                <a:lnTo>
                                  <a:pt x="2147" y="597"/>
                                </a:lnTo>
                                <a:lnTo>
                                  <a:pt x="2121" y="606"/>
                                </a:lnTo>
                                <a:lnTo>
                                  <a:pt x="2097" y="619"/>
                                </a:lnTo>
                                <a:lnTo>
                                  <a:pt x="2076" y="634"/>
                                </a:lnTo>
                                <a:lnTo>
                                  <a:pt x="2058" y="651"/>
                                </a:lnTo>
                                <a:lnTo>
                                  <a:pt x="2043" y="672"/>
                                </a:lnTo>
                                <a:lnTo>
                                  <a:pt x="2043" y="594"/>
                                </a:lnTo>
                                <a:lnTo>
                                  <a:pt x="1873" y="594"/>
                                </a:lnTo>
                                <a:lnTo>
                                  <a:pt x="1873" y="1117"/>
                                </a:lnTo>
                                <a:lnTo>
                                  <a:pt x="2062" y="1117"/>
                                </a:lnTo>
                                <a:lnTo>
                                  <a:pt x="2062" y="824"/>
                                </a:lnTo>
                                <a:lnTo>
                                  <a:pt x="2069" y="808"/>
                                </a:lnTo>
                                <a:lnTo>
                                  <a:pt x="2078" y="794"/>
                                </a:lnTo>
                                <a:lnTo>
                                  <a:pt x="2089" y="781"/>
                                </a:lnTo>
                                <a:lnTo>
                                  <a:pt x="2102" y="770"/>
                                </a:lnTo>
                                <a:lnTo>
                                  <a:pt x="2115" y="761"/>
                                </a:lnTo>
                                <a:lnTo>
                                  <a:pt x="2128" y="754"/>
                                </a:lnTo>
                                <a:lnTo>
                                  <a:pt x="2140" y="750"/>
                                </a:lnTo>
                                <a:lnTo>
                                  <a:pt x="2152" y="749"/>
                                </a:lnTo>
                                <a:lnTo>
                                  <a:pt x="2164" y="750"/>
                                </a:lnTo>
                                <a:lnTo>
                                  <a:pt x="2174" y="753"/>
                                </a:lnTo>
                                <a:lnTo>
                                  <a:pt x="2184" y="759"/>
                                </a:lnTo>
                                <a:lnTo>
                                  <a:pt x="2193" y="767"/>
                                </a:lnTo>
                                <a:lnTo>
                                  <a:pt x="2200" y="777"/>
                                </a:lnTo>
                                <a:lnTo>
                                  <a:pt x="2206" y="789"/>
                                </a:lnTo>
                                <a:lnTo>
                                  <a:pt x="2209" y="805"/>
                                </a:lnTo>
                                <a:lnTo>
                                  <a:pt x="2210" y="823"/>
                                </a:lnTo>
                                <a:lnTo>
                                  <a:pt x="2210" y="1117"/>
                                </a:lnTo>
                                <a:lnTo>
                                  <a:pt x="2399" y="1117"/>
                                </a:lnTo>
                                <a:moveTo>
                                  <a:pt x="2858" y="1088"/>
                                </a:moveTo>
                                <a:lnTo>
                                  <a:pt x="2828" y="956"/>
                                </a:lnTo>
                                <a:lnTo>
                                  <a:pt x="2824" y="939"/>
                                </a:lnTo>
                                <a:lnTo>
                                  <a:pt x="2812" y="944"/>
                                </a:lnTo>
                                <a:lnTo>
                                  <a:pt x="2800" y="949"/>
                                </a:lnTo>
                                <a:lnTo>
                                  <a:pt x="2776" y="955"/>
                                </a:lnTo>
                                <a:lnTo>
                                  <a:pt x="2766" y="956"/>
                                </a:lnTo>
                                <a:lnTo>
                                  <a:pt x="2744" y="956"/>
                                </a:lnTo>
                                <a:lnTo>
                                  <a:pt x="2734" y="953"/>
                                </a:lnTo>
                                <a:lnTo>
                                  <a:pt x="2719" y="939"/>
                                </a:lnTo>
                                <a:lnTo>
                                  <a:pt x="2716" y="927"/>
                                </a:lnTo>
                                <a:lnTo>
                                  <a:pt x="2716" y="736"/>
                                </a:lnTo>
                                <a:lnTo>
                                  <a:pt x="2818" y="736"/>
                                </a:lnTo>
                                <a:lnTo>
                                  <a:pt x="2818" y="594"/>
                                </a:lnTo>
                                <a:lnTo>
                                  <a:pt x="2716" y="594"/>
                                </a:lnTo>
                                <a:lnTo>
                                  <a:pt x="2716" y="430"/>
                                </a:lnTo>
                                <a:lnTo>
                                  <a:pt x="2527" y="430"/>
                                </a:lnTo>
                                <a:lnTo>
                                  <a:pt x="2527" y="594"/>
                                </a:lnTo>
                                <a:lnTo>
                                  <a:pt x="2462" y="594"/>
                                </a:lnTo>
                                <a:lnTo>
                                  <a:pt x="2462" y="736"/>
                                </a:lnTo>
                                <a:lnTo>
                                  <a:pt x="2527" y="736"/>
                                </a:lnTo>
                                <a:lnTo>
                                  <a:pt x="2527" y="976"/>
                                </a:lnTo>
                                <a:lnTo>
                                  <a:pt x="2527" y="997"/>
                                </a:lnTo>
                                <a:lnTo>
                                  <a:pt x="2530" y="1015"/>
                                </a:lnTo>
                                <a:lnTo>
                                  <a:pt x="2534" y="1032"/>
                                </a:lnTo>
                                <a:lnTo>
                                  <a:pt x="2539" y="1048"/>
                                </a:lnTo>
                                <a:lnTo>
                                  <a:pt x="2546" y="1061"/>
                                </a:lnTo>
                                <a:lnTo>
                                  <a:pt x="2554" y="1074"/>
                                </a:lnTo>
                                <a:lnTo>
                                  <a:pt x="2563" y="1085"/>
                                </a:lnTo>
                                <a:lnTo>
                                  <a:pt x="2573" y="1094"/>
                                </a:lnTo>
                                <a:lnTo>
                                  <a:pt x="2584" y="1103"/>
                                </a:lnTo>
                                <a:lnTo>
                                  <a:pt x="2596" y="1110"/>
                                </a:lnTo>
                                <a:lnTo>
                                  <a:pt x="2609" y="1116"/>
                                </a:lnTo>
                                <a:lnTo>
                                  <a:pt x="2623" y="1120"/>
                                </a:lnTo>
                                <a:lnTo>
                                  <a:pt x="2638" y="1124"/>
                                </a:lnTo>
                                <a:lnTo>
                                  <a:pt x="2653" y="1126"/>
                                </a:lnTo>
                                <a:lnTo>
                                  <a:pt x="2668" y="1128"/>
                                </a:lnTo>
                                <a:lnTo>
                                  <a:pt x="2684" y="1128"/>
                                </a:lnTo>
                                <a:lnTo>
                                  <a:pt x="2706" y="1128"/>
                                </a:lnTo>
                                <a:lnTo>
                                  <a:pt x="2728" y="1125"/>
                                </a:lnTo>
                                <a:lnTo>
                                  <a:pt x="2750" y="1122"/>
                                </a:lnTo>
                                <a:lnTo>
                                  <a:pt x="2773" y="1117"/>
                                </a:lnTo>
                                <a:lnTo>
                                  <a:pt x="2795" y="1111"/>
                                </a:lnTo>
                                <a:lnTo>
                                  <a:pt x="2817" y="1104"/>
                                </a:lnTo>
                                <a:lnTo>
                                  <a:pt x="2838" y="1097"/>
                                </a:lnTo>
                                <a:lnTo>
                                  <a:pt x="2858" y="1088"/>
                                </a:lnTo>
                                <a:moveTo>
                                  <a:pt x="3101" y="594"/>
                                </a:moveTo>
                                <a:lnTo>
                                  <a:pt x="2912" y="594"/>
                                </a:lnTo>
                                <a:lnTo>
                                  <a:pt x="2912" y="1117"/>
                                </a:lnTo>
                                <a:lnTo>
                                  <a:pt x="3101" y="1117"/>
                                </a:lnTo>
                                <a:lnTo>
                                  <a:pt x="3101" y="594"/>
                                </a:lnTo>
                                <a:moveTo>
                                  <a:pt x="3259" y="253"/>
                                </a:moveTo>
                                <a:lnTo>
                                  <a:pt x="3096" y="164"/>
                                </a:lnTo>
                                <a:lnTo>
                                  <a:pt x="3006" y="0"/>
                                </a:lnTo>
                                <a:lnTo>
                                  <a:pt x="2917" y="164"/>
                                </a:lnTo>
                                <a:lnTo>
                                  <a:pt x="2753" y="253"/>
                                </a:lnTo>
                                <a:lnTo>
                                  <a:pt x="2917" y="343"/>
                                </a:lnTo>
                                <a:lnTo>
                                  <a:pt x="3006" y="506"/>
                                </a:lnTo>
                                <a:lnTo>
                                  <a:pt x="3096" y="343"/>
                                </a:lnTo>
                                <a:lnTo>
                                  <a:pt x="3259" y="253"/>
                                </a:lnTo>
                                <a:moveTo>
                                  <a:pt x="3724" y="958"/>
                                </a:moveTo>
                                <a:lnTo>
                                  <a:pt x="3710" y="957"/>
                                </a:lnTo>
                                <a:lnTo>
                                  <a:pt x="3701" y="953"/>
                                </a:lnTo>
                                <a:lnTo>
                                  <a:pt x="3690" y="939"/>
                                </a:lnTo>
                                <a:lnTo>
                                  <a:pt x="3688" y="926"/>
                                </a:lnTo>
                                <a:lnTo>
                                  <a:pt x="3688" y="882"/>
                                </a:lnTo>
                                <a:lnTo>
                                  <a:pt x="3688" y="807"/>
                                </a:lnTo>
                                <a:lnTo>
                                  <a:pt x="3687" y="800"/>
                                </a:lnTo>
                                <a:lnTo>
                                  <a:pt x="3683" y="755"/>
                                </a:lnTo>
                                <a:lnTo>
                                  <a:pt x="3671" y="711"/>
                                </a:lnTo>
                                <a:lnTo>
                                  <a:pt x="3671" y="709"/>
                                </a:lnTo>
                                <a:lnTo>
                                  <a:pt x="3650" y="671"/>
                                </a:lnTo>
                                <a:lnTo>
                                  <a:pt x="3620" y="640"/>
                                </a:lnTo>
                                <a:lnTo>
                                  <a:pt x="3583" y="615"/>
                                </a:lnTo>
                                <a:lnTo>
                                  <a:pt x="3538" y="598"/>
                                </a:lnTo>
                                <a:lnTo>
                                  <a:pt x="3486" y="587"/>
                                </a:lnTo>
                                <a:lnTo>
                                  <a:pt x="3427" y="584"/>
                                </a:lnTo>
                                <a:lnTo>
                                  <a:pt x="3363" y="588"/>
                                </a:lnTo>
                                <a:lnTo>
                                  <a:pt x="3302" y="601"/>
                                </a:lnTo>
                                <a:lnTo>
                                  <a:pt x="3245" y="621"/>
                                </a:lnTo>
                                <a:lnTo>
                                  <a:pt x="3191" y="651"/>
                                </a:lnTo>
                                <a:lnTo>
                                  <a:pt x="3246" y="768"/>
                                </a:lnTo>
                                <a:lnTo>
                                  <a:pt x="3267" y="755"/>
                                </a:lnTo>
                                <a:lnTo>
                                  <a:pt x="3287" y="744"/>
                                </a:lnTo>
                                <a:lnTo>
                                  <a:pt x="3306" y="734"/>
                                </a:lnTo>
                                <a:lnTo>
                                  <a:pt x="3326" y="726"/>
                                </a:lnTo>
                                <a:lnTo>
                                  <a:pt x="3345" y="719"/>
                                </a:lnTo>
                                <a:lnTo>
                                  <a:pt x="3365" y="715"/>
                                </a:lnTo>
                                <a:lnTo>
                                  <a:pt x="3386" y="712"/>
                                </a:lnTo>
                                <a:lnTo>
                                  <a:pt x="3408" y="711"/>
                                </a:lnTo>
                                <a:lnTo>
                                  <a:pt x="3430" y="712"/>
                                </a:lnTo>
                                <a:lnTo>
                                  <a:pt x="3449" y="716"/>
                                </a:lnTo>
                                <a:lnTo>
                                  <a:pt x="3465" y="721"/>
                                </a:lnTo>
                                <a:lnTo>
                                  <a:pt x="3477" y="729"/>
                                </a:lnTo>
                                <a:lnTo>
                                  <a:pt x="3487" y="739"/>
                                </a:lnTo>
                                <a:lnTo>
                                  <a:pt x="3493" y="752"/>
                                </a:lnTo>
                                <a:lnTo>
                                  <a:pt x="3497" y="767"/>
                                </a:lnTo>
                                <a:lnTo>
                                  <a:pt x="3499" y="783"/>
                                </a:lnTo>
                                <a:lnTo>
                                  <a:pt x="3499" y="800"/>
                                </a:lnTo>
                                <a:lnTo>
                                  <a:pt x="3499" y="896"/>
                                </a:lnTo>
                                <a:lnTo>
                                  <a:pt x="3499" y="942"/>
                                </a:lnTo>
                                <a:lnTo>
                                  <a:pt x="3496" y="948"/>
                                </a:lnTo>
                                <a:lnTo>
                                  <a:pt x="3487" y="961"/>
                                </a:lnTo>
                                <a:lnTo>
                                  <a:pt x="3481" y="967"/>
                                </a:lnTo>
                                <a:lnTo>
                                  <a:pt x="3474" y="972"/>
                                </a:lnTo>
                                <a:lnTo>
                                  <a:pt x="3464" y="978"/>
                                </a:lnTo>
                                <a:lnTo>
                                  <a:pt x="3454" y="983"/>
                                </a:lnTo>
                                <a:lnTo>
                                  <a:pt x="3430" y="990"/>
                                </a:lnTo>
                                <a:lnTo>
                                  <a:pt x="3418" y="992"/>
                                </a:lnTo>
                                <a:lnTo>
                                  <a:pt x="3407" y="992"/>
                                </a:lnTo>
                                <a:lnTo>
                                  <a:pt x="3394" y="991"/>
                                </a:lnTo>
                                <a:lnTo>
                                  <a:pt x="3383" y="988"/>
                                </a:lnTo>
                                <a:lnTo>
                                  <a:pt x="3372" y="984"/>
                                </a:lnTo>
                                <a:lnTo>
                                  <a:pt x="3363" y="978"/>
                                </a:lnTo>
                                <a:lnTo>
                                  <a:pt x="3351" y="969"/>
                                </a:lnTo>
                                <a:lnTo>
                                  <a:pt x="3345" y="957"/>
                                </a:lnTo>
                                <a:lnTo>
                                  <a:pt x="3345" y="942"/>
                                </a:lnTo>
                                <a:lnTo>
                                  <a:pt x="3347" y="930"/>
                                </a:lnTo>
                                <a:lnTo>
                                  <a:pt x="3351" y="919"/>
                                </a:lnTo>
                                <a:lnTo>
                                  <a:pt x="3358" y="908"/>
                                </a:lnTo>
                                <a:lnTo>
                                  <a:pt x="3368" y="899"/>
                                </a:lnTo>
                                <a:lnTo>
                                  <a:pt x="3380" y="892"/>
                                </a:lnTo>
                                <a:lnTo>
                                  <a:pt x="3394" y="887"/>
                                </a:lnTo>
                                <a:lnTo>
                                  <a:pt x="3409" y="884"/>
                                </a:lnTo>
                                <a:lnTo>
                                  <a:pt x="3426" y="882"/>
                                </a:lnTo>
                                <a:lnTo>
                                  <a:pt x="3437" y="882"/>
                                </a:lnTo>
                                <a:lnTo>
                                  <a:pt x="3449" y="884"/>
                                </a:lnTo>
                                <a:lnTo>
                                  <a:pt x="3475" y="889"/>
                                </a:lnTo>
                                <a:lnTo>
                                  <a:pt x="3487" y="892"/>
                                </a:lnTo>
                                <a:lnTo>
                                  <a:pt x="3499" y="896"/>
                                </a:lnTo>
                                <a:lnTo>
                                  <a:pt x="3499" y="800"/>
                                </a:lnTo>
                                <a:lnTo>
                                  <a:pt x="3476" y="791"/>
                                </a:lnTo>
                                <a:lnTo>
                                  <a:pt x="3451" y="785"/>
                                </a:lnTo>
                                <a:lnTo>
                                  <a:pt x="3424" y="781"/>
                                </a:lnTo>
                                <a:lnTo>
                                  <a:pt x="3393" y="780"/>
                                </a:lnTo>
                                <a:lnTo>
                                  <a:pt x="3369" y="781"/>
                                </a:lnTo>
                                <a:lnTo>
                                  <a:pt x="3346" y="783"/>
                                </a:lnTo>
                                <a:lnTo>
                                  <a:pt x="3323" y="787"/>
                                </a:lnTo>
                                <a:lnTo>
                                  <a:pt x="3302" y="793"/>
                                </a:lnTo>
                                <a:lnTo>
                                  <a:pt x="3282" y="800"/>
                                </a:lnTo>
                                <a:lnTo>
                                  <a:pt x="3264" y="809"/>
                                </a:lnTo>
                                <a:lnTo>
                                  <a:pt x="3247" y="818"/>
                                </a:lnTo>
                                <a:lnTo>
                                  <a:pt x="3231" y="830"/>
                                </a:lnTo>
                                <a:lnTo>
                                  <a:pt x="3217" y="842"/>
                                </a:lnTo>
                                <a:lnTo>
                                  <a:pt x="3204" y="856"/>
                                </a:lnTo>
                                <a:lnTo>
                                  <a:pt x="3193" y="871"/>
                                </a:lnTo>
                                <a:lnTo>
                                  <a:pt x="3184" y="886"/>
                                </a:lnTo>
                                <a:lnTo>
                                  <a:pt x="3177" y="903"/>
                                </a:lnTo>
                                <a:lnTo>
                                  <a:pt x="3172" y="921"/>
                                </a:lnTo>
                                <a:lnTo>
                                  <a:pt x="3168" y="940"/>
                                </a:lnTo>
                                <a:lnTo>
                                  <a:pt x="3167" y="957"/>
                                </a:lnTo>
                                <a:lnTo>
                                  <a:pt x="3167" y="961"/>
                                </a:lnTo>
                                <a:lnTo>
                                  <a:pt x="3168" y="977"/>
                                </a:lnTo>
                                <a:lnTo>
                                  <a:pt x="3171" y="994"/>
                                </a:lnTo>
                                <a:lnTo>
                                  <a:pt x="3175" y="1010"/>
                                </a:lnTo>
                                <a:lnTo>
                                  <a:pt x="3181" y="1026"/>
                                </a:lnTo>
                                <a:lnTo>
                                  <a:pt x="3189" y="1041"/>
                                </a:lnTo>
                                <a:lnTo>
                                  <a:pt x="3198" y="1055"/>
                                </a:lnTo>
                                <a:lnTo>
                                  <a:pt x="3208" y="1067"/>
                                </a:lnTo>
                                <a:lnTo>
                                  <a:pt x="3220" y="1079"/>
                                </a:lnTo>
                                <a:lnTo>
                                  <a:pt x="3232" y="1090"/>
                                </a:lnTo>
                                <a:lnTo>
                                  <a:pt x="3246" y="1099"/>
                                </a:lnTo>
                                <a:lnTo>
                                  <a:pt x="3261" y="1107"/>
                                </a:lnTo>
                                <a:lnTo>
                                  <a:pt x="3278" y="1114"/>
                                </a:lnTo>
                                <a:lnTo>
                                  <a:pt x="3295" y="1120"/>
                                </a:lnTo>
                                <a:lnTo>
                                  <a:pt x="3313" y="1124"/>
                                </a:lnTo>
                                <a:lnTo>
                                  <a:pt x="3331" y="1126"/>
                                </a:lnTo>
                                <a:lnTo>
                                  <a:pt x="3350" y="1127"/>
                                </a:lnTo>
                                <a:lnTo>
                                  <a:pt x="3376" y="1126"/>
                                </a:lnTo>
                                <a:lnTo>
                                  <a:pt x="3401" y="1121"/>
                                </a:lnTo>
                                <a:lnTo>
                                  <a:pt x="3425" y="1114"/>
                                </a:lnTo>
                                <a:lnTo>
                                  <a:pt x="3448" y="1104"/>
                                </a:lnTo>
                                <a:lnTo>
                                  <a:pt x="3470" y="1091"/>
                                </a:lnTo>
                                <a:lnTo>
                                  <a:pt x="3491" y="1075"/>
                                </a:lnTo>
                                <a:lnTo>
                                  <a:pt x="3510" y="1057"/>
                                </a:lnTo>
                                <a:lnTo>
                                  <a:pt x="3528" y="1036"/>
                                </a:lnTo>
                                <a:lnTo>
                                  <a:pt x="3532" y="1055"/>
                                </a:lnTo>
                                <a:lnTo>
                                  <a:pt x="3538" y="1071"/>
                                </a:lnTo>
                                <a:lnTo>
                                  <a:pt x="3545" y="1086"/>
                                </a:lnTo>
                                <a:lnTo>
                                  <a:pt x="3555" y="1099"/>
                                </a:lnTo>
                                <a:lnTo>
                                  <a:pt x="3567" y="1109"/>
                                </a:lnTo>
                                <a:lnTo>
                                  <a:pt x="3581" y="1117"/>
                                </a:lnTo>
                                <a:lnTo>
                                  <a:pt x="3599" y="1123"/>
                                </a:lnTo>
                                <a:lnTo>
                                  <a:pt x="3620" y="1126"/>
                                </a:lnTo>
                                <a:lnTo>
                                  <a:pt x="3644" y="1127"/>
                                </a:lnTo>
                                <a:lnTo>
                                  <a:pt x="3655" y="1127"/>
                                </a:lnTo>
                                <a:lnTo>
                                  <a:pt x="3667" y="1126"/>
                                </a:lnTo>
                                <a:lnTo>
                                  <a:pt x="3680" y="1125"/>
                                </a:lnTo>
                                <a:lnTo>
                                  <a:pt x="3691" y="1123"/>
                                </a:lnTo>
                                <a:lnTo>
                                  <a:pt x="3701" y="1122"/>
                                </a:lnTo>
                                <a:lnTo>
                                  <a:pt x="3712" y="1120"/>
                                </a:lnTo>
                                <a:lnTo>
                                  <a:pt x="3724" y="1117"/>
                                </a:lnTo>
                                <a:lnTo>
                                  <a:pt x="3724" y="1036"/>
                                </a:lnTo>
                                <a:lnTo>
                                  <a:pt x="3724" y="992"/>
                                </a:lnTo>
                                <a:lnTo>
                                  <a:pt x="3724" y="958"/>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BA7CAE" id="Group 12" o:spid="_x0000_s1026" style="position:absolute;margin-left:0;margin-top:0;width:595.3pt;height:841.9pt;z-index:-251648000;mso-position-horizontal:left;mso-position-horizontal-relative:page;mso-position-vertical:top;mso-position-vertical-relative:page" coordsize="11906,168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 o:spid="_x0000_s1027" type="#_x0000_t75" style="position:absolute;width:11906;height:168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">
                  <v:imagedata r:id="rId8" o:title=""/>
                </v:shape>
                <v:shape id="AutoShape 13" o:spid="_x0000_s1028" style="position:absolute;left:7462;top:820;width:3724;height:1129;visibility:visible;mso-wrap-style:square;v-text-anchor:top" coordsize="3724,1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" path="m668,1117l620,979,575,850,499,631,423,411r-26,l397,850r-128,l335,631r62,219l397,411r-151,l,1117r198,l240,979r188,l471,1117r197,m1212,726r-18,-30l1172,669r-26,-24l1116,624r-34,-18l1044,594r-42,-8l957,584r-34,1l891,590r-30,7l833,606r-26,12l784,632r-22,16l743,666r-17,19l711,706r-13,23l688,753r-8,25l674,803r-4,26l669,856r1,26l674,908r6,26l688,959r10,23l711,1005r15,21l743,1045r19,18l784,1079r23,14l833,1105r28,10l891,1122r32,4l957,1127r45,-2l1044,1117r38,-12l1116,1087r30,-21l1172,1042r22,-27l1212,985r-56,-17l1028,929r-14,17l997,958r-20,8l956,968r-19,-2l920,961r-16,-9l890,939,878,922r-8,-19l865,881r-2,-25l865,830r5,-22l878,789r12,-16l904,760r16,-9l937,745r19,-2l977,746r20,7l1014,765r14,17l1156,743r56,-17m1811,856r-1,-27l1807,803r-1,-3l1801,778r-8,-25l1782,729r-5,-11l1770,706r-15,-21l1738,666r-19,-18l1697,632r-23,-14l1648,606r-28,-9l1608,594r,206l1435,800r4,-18l1445,766r8,-14l1463,740r12,-9l1489,724r16,-4l1522,718r17,2l1554,724r14,7l1580,740r11,12l1599,766r6,16l1608,800r,-206l1590,590r-32,-5l1525,584r-35,1l1458,590r-30,7l1401,606r-26,13l1352,633r-22,16l1311,667r-17,19l1279,708r-12,23l1257,755r-9,26l1243,807r-4,28l1238,856r,10l1239,889r4,25l1249,939r8,24l1268,986r12,22l1295,1029r17,19l1331,1065r22,16l1376,1094r26,12l1430,1115r30,7l1491,1126r34,1l1571,1125r43,-8l1652,1105r35,-18l1718,1066r27,-24l1767,1015r14,-23l1785,985,1625,939r-5,12l1612,961r-11,9l1589,978r-14,6l1561,988r-15,3l1531,992r-16,-1l1499,987r-15,-5l1470,973r-12,-10l1448,949r-6,-16l1439,913r367,l1808,905r1,-9l1811,876r,-10l1811,856t588,261l2399,767r,-8l2398,749r,-4l2396,729r-2,-16l2391,697r-5,-16l2382,672r-2,-6l2373,652r-9,-14l2353,625r-13,-11l2325,603r-17,-8l2288,589r-23,-4l2240,584r-33,1l2176,590r-29,7l2121,606r-24,13l2076,634r-18,17l2043,672r,-78l1873,594r,523l2062,1117r,-293l2069,808r9,-14l2089,781r13,-11l2115,761r13,-7l2140,750r12,-1l2164,750r10,3l2184,759r9,8l2200,777r6,12l2209,805r1,18l2210,1117r189,m2858,1088l2828,956r-4,-17l2812,944r-12,5l2776,955r-10,1l2744,956r-10,-3l2719,939r-3,-12l2716,736r102,l2818,594r-102,l2716,430r-189,l2527,594r-65,l2462,736r65,l2527,976r,21l2530,1015r4,17l2539,1048r7,13l2554,1074r9,11l2573,1094r11,9l2596,1110r13,6l2623,1120r15,4l2653,1126r15,2l2684,1128r22,l2728,1125r22,-3l2773,1117r22,-6l2817,1104r21,-7l2858,1088m3101,594r-189,l2912,1117r189,l3101,594m3259,253l3096,164,3006,r-89,164l2753,253r164,90l3006,506r90,-163l3259,253t465,705l3710,957r-9,-4l3690,939r-2,-13l3688,882r,-75l3687,800r-4,-45l3671,711r,-2l3650,671r-30,-31l3583,615r-45,-17l3486,587r-59,-3l3363,588r-61,13l3245,621r-54,30l3246,768r21,-13l3287,744r19,-10l3326,726r19,-7l3365,715r21,-3l3408,711r22,1l3449,716r16,5l3477,729r10,10l3493,752r4,15l3499,783r,17l3499,896r,46l3496,948r-9,13l3481,967r-7,5l3464,978r-10,5l3430,990r-12,2l3407,992r-13,-1l3383,988r-11,-4l3363,978r-12,-9l3345,957r,-15l3347,930r4,-11l3358,908r10,-9l3380,892r14,-5l3409,884r17,-2l3437,882r12,2l3475,889r12,3l3499,896r,-96l3476,791r-25,-6l3424,781r-31,-1l3369,781r-23,2l3323,787r-21,6l3282,800r-18,9l3247,818r-16,12l3217,842r-13,14l3193,871r-9,15l3177,903r-5,18l3168,940r-1,17l3167,961r1,16l3171,994r4,16l3181,1026r8,15l3198,1055r10,12l3220,1079r12,11l3246,1099r15,8l3278,1114r17,6l3313,1124r18,2l3350,1127r26,-1l3401,1121r24,-7l3448,1104r22,-13l3491,1075r19,-18l3528,1036r4,19l3538,1071r7,15l3555,1099r12,10l3581,1117r18,6l3620,1126r24,1l3655,1127r12,-1l3680,1125r11,-2l3701,1122r11,-2l3724,1117r,-81l3724,992r,-34e" stroked="f">
                  <v:path arrowok="t" o:connecttype="custom" o:connectlocs="397,2612;198,2879;1172,2431;923,2347;743,2428;670,2591;711,2767;861,2877;1116,2849;1014,2708;890,2701;878,2551;997,2515;1807,2565;1755,2447;1608,2356;1475,2493;1580,2502;1558,2347;1352,2395;1248,2543;1249,2701;1353,2843;1571,2887;1781,2754;1575,2746;1470,2735;1809,2658;2398,2511;2380,2428;2288,2351;2097,2381;2062,2879;2128,2516;2200,2539;2828,2718;2734,2715;2716,2192;2527,2759;2573,2856;2668,2890;2817,2866;3101,2356;3006,2268;3688,2688;3650,2433;3302,2363;3326,2488;3465,2483;3499,2658;3454,2745;3363,2740;3368,2661;3475,2651;3393,2542;3247,2580;3172,2683;3181,2788;3261,2869;3401,2883;3532,2817;3620,2888;3712,2882" o:connectangles="0,0,0,0,0,0,0,0,0,0,0,0,0,0,0,0,0,0,0,0,0,0,0,0,0,0,0,0,0,0,0,0,0,0,0,0,0,0,0,0,0,0,0,0,0,0,0,0,0,0,0,0,0,0,0,0,0,0,0,0,0,0,0"/>
                </v:shape>
                <w10:wrap anchorx="page" anchory="page"/>
              </v:group>
            </w:pict>
          </mc:Fallback>
        </mc:AlternateContent>
      </w:r>
      <w:r w:rsidR="00C13F8F">
        <w:t xml:space="preserve">                                                                               </w:t>
      </w:r>
    </w:p>
    <w:p w14:paraId="4E8EDA80" w14:textId="77777777" w:rsidR="00C13F8F" w:rsidRDefault="00C13F8F" w:rsidP="00F90327">
      <w:pPr>
        <w:ind w:left="-851"/>
      </w:pPr>
    </w:p>
    <w:p w14:paraId="59613804" w14:textId="77777777" w:rsidR="00C13F8F" w:rsidRDefault="00C13F8F" w:rsidP="00F90327">
      <w:pPr>
        <w:ind w:left="-851"/>
      </w:pPr>
    </w:p>
    <w:p w14:paraId="01AED14A" w14:textId="77777777" w:rsidR="00C13F8F" w:rsidRDefault="00C13F8F" w:rsidP="00F90327">
      <w:pPr>
        <w:ind w:left="-851"/>
      </w:pPr>
    </w:p>
    <w:p w14:paraId="2A9FC393" w14:textId="77777777" w:rsidR="00C13F8F" w:rsidRDefault="00C13F8F" w:rsidP="00F90327">
      <w:pPr>
        <w:ind w:left="-851"/>
      </w:pPr>
    </w:p>
    <w:p w14:paraId="4E1EA104" w14:textId="77777777" w:rsidR="00C13F8F" w:rsidRDefault="00C13F8F" w:rsidP="00F90327">
      <w:pPr>
        <w:ind w:left="-851"/>
      </w:pPr>
    </w:p>
    <w:p w14:paraId="0813F34B" w14:textId="77777777" w:rsidR="00C13F8F" w:rsidRDefault="00C13F8F" w:rsidP="0085691F">
      <w:pPr>
        <w:ind w:left="-284"/>
      </w:pPr>
    </w:p>
    <w:p w14:paraId="006939C0" w14:textId="77777777" w:rsidR="00C13F8F" w:rsidRDefault="00C13F8F" w:rsidP="00F90327">
      <w:pPr>
        <w:ind w:left="-851"/>
      </w:pPr>
    </w:p>
    <w:p w14:paraId="5FD92263" w14:textId="77777777" w:rsidR="00C13F8F" w:rsidRDefault="00C13F8F" w:rsidP="00F90327">
      <w:pPr>
        <w:ind w:left="-851"/>
      </w:pPr>
    </w:p>
    <w:p w14:paraId="28090D2E" w14:textId="77777777" w:rsidR="00C13F8F" w:rsidRDefault="00C13F8F" w:rsidP="00F90327">
      <w:pPr>
        <w:ind w:left="-851"/>
      </w:pPr>
    </w:p>
    <w:p w14:paraId="7E4B5E12" w14:textId="77777777" w:rsidR="00C13F8F" w:rsidRDefault="00C13F8F" w:rsidP="00F90327">
      <w:pPr>
        <w:ind w:left="-851"/>
      </w:pPr>
    </w:p>
    <w:p w14:paraId="2C64D9DE" w14:textId="77777777" w:rsidR="00C13F8F" w:rsidRDefault="00C13F8F" w:rsidP="00F90327">
      <w:pPr>
        <w:ind w:left="-851"/>
      </w:pPr>
    </w:p>
    <w:p w14:paraId="3406E0E8" w14:textId="77777777" w:rsidR="00C13F8F" w:rsidRDefault="00C13F8F" w:rsidP="00F90327">
      <w:pPr>
        <w:ind w:left="-851"/>
      </w:pPr>
    </w:p>
    <w:p w14:paraId="06EEF429" w14:textId="77777777" w:rsidR="00C13F8F" w:rsidRDefault="00C13F8F" w:rsidP="00F90327">
      <w:pPr>
        <w:ind w:left="-851"/>
      </w:pPr>
    </w:p>
    <w:p w14:paraId="18196E23" w14:textId="77777777" w:rsidR="00C13F8F" w:rsidRDefault="00C13F8F" w:rsidP="00F90327">
      <w:pPr>
        <w:ind w:left="-851"/>
      </w:pPr>
    </w:p>
    <w:p w14:paraId="22A2F2C2" w14:textId="77777777" w:rsidR="00C13F8F" w:rsidRDefault="00C13F8F" w:rsidP="00F90327">
      <w:pPr>
        <w:ind w:left="-851"/>
      </w:pPr>
    </w:p>
    <w:p w14:paraId="6047BF3C" w14:textId="77777777" w:rsidR="00C13F8F" w:rsidRDefault="00C13F8F" w:rsidP="00F90327">
      <w:pPr>
        <w:ind w:left="-851"/>
      </w:pPr>
    </w:p>
    <w:p w14:paraId="3B805AEE" w14:textId="77777777" w:rsidR="00C13F8F" w:rsidRDefault="00C13F8F" w:rsidP="00F90327">
      <w:pPr>
        <w:ind w:left="-851"/>
      </w:pPr>
    </w:p>
    <w:p w14:paraId="462D3926" w14:textId="77777777" w:rsidR="00C13F8F" w:rsidRDefault="00C13F8F" w:rsidP="00F90327">
      <w:pPr>
        <w:ind w:left="-851"/>
      </w:pPr>
    </w:p>
    <w:p w14:paraId="4FF634BB" w14:textId="77777777" w:rsidR="00C13F8F" w:rsidRDefault="00C13F8F" w:rsidP="00F90327">
      <w:pPr>
        <w:ind w:left="-851"/>
      </w:pPr>
    </w:p>
    <w:p w14:paraId="3351C02D" w14:textId="77777777" w:rsidR="00C13F8F" w:rsidRDefault="00C13F8F" w:rsidP="00F90327">
      <w:pPr>
        <w:ind w:left="-851"/>
      </w:pPr>
    </w:p>
    <w:p w14:paraId="62465ACF" w14:textId="77777777" w:rsidR="00C13F8F" w:rsidRDefault="004C5626" w:rsidP="00F90327">
      <w:pPr>
        <w:ind w:left="-851"/>
      </w:pPr>
      <w:r>
        <w:rPr>
          <w:noProof/>
          <w:lang w:val="en-NZ" w:eastAsia="en-NZ"/>
        </w:rPr>
        <mc:AlternateContent>
          <mc:Choice Requires="wps">
            <w:drawing>
              <wp:anchor distT="0" distB="0" distL="114300" distR="114300" simplePos="0" relativeHeight="251657216" behindDoc="0" locked="0" layoutInCell="1" allowOverlap="1" wp14:anchorId="3ABCF4F1" wp14:editId="7E0DA6A0">
                <wp:simplePos x="0" y="0"/>
                <wp:positionH relativeFrom="column">
                  <wp:posOffset>-227330</wp:posOffset>
                </wp:positionH>
                <wp:positionV relativeFrom="paragraph">
                  <wp:posOffset>171450</wp:posOffset>
                </wp:positionV>
                <wp:extent cx="6257290" cy="2417445"/>
                <wp:effectExtent l="0" t="0" r="0" b="1905"/>
                <wp:wrapSquare wrapText="bothSides"/>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57290" cy="2417445"/>
                        </a:xfrm>
                        <a:prstGeom prst="rect">
                          <a:avLst/>
                        </a:prstGeom>
                        <a:noFill/>
                        <a:ln>
                          <a:noFill/>
                        </a:ln>
                        <a:effectLst/>
                        <a:extLst>
                          <a:ext uri="{C572A759-6A51-4108-AA02-DFA0A04FC94B}">
                            <ma14:wrappingTextBoxFlag xmlns:o="urn:schemas-microsoft-com:office:office" xmlns:v="urn:schemas-microsoft-com:vml" xmlns:w10="urn:schemas-microsoft-com:office:word" xmlns:w="http://schemas.openxmlformats.org/wordprocessingml/2006/main" xmlns:ma14="http://schemas.microsoft.com/office/mac/drawingml/2011/main" xmlns=""/>
                          </a:ext>
                        </a:extLst>
                      </wps:spPr>
                      <wps:txbx>
                        <w:txbxContent>
                          <w:p w14:paraId="3E329693" w14:textId="77777777" w:rsidR="00D55210" w:rsidRPr="006A66D2" w:rsidRDefault="005940DF" w:rsidP="00D55210">
                            <w:pPr>
                              <w:spacing w:after="360"/>
                              <w:rPr>
                                <w:rFonts w:ascii="Georgia" w:hAnsi="Georgia"/>
                                <w:color w:val="FFFFFF" w:themeColor="background1"/>
                                <w:sz w:val="110"/>
                                <w:szCs w:val="110"/>
                              </w:rPr>
                            </w:pPr>
                            <w:r w:rsidRPr="006A66D2">
                              <w:rPr>
                                <w:rFonts w:ascii="Georgia" w:hAnsi="Georgia"/>
                                <w:color w:val="FFFFFF" w:themeColor="background1"/>
                                <w:sz w:val="110"/>
                                <w:szCs w:val="110"/>
                              </w:rPr>
                              <w:t>A focus on your Internal Customers</w:t>
                            </w:r>
                            <w:r w:rsidR="005F5CCC" w:rsidRPr="006A66D2">
                              <w:rPr>
                                <w:rFonts w:ascii="Georgia" w:hAnsi="Georgia"/>
                                <w:color w:val="FFFFFF" w:themeColor="background1"/>
                                <w:sz w:val="110"/>
                                <w:szCs w:val="110"/>
                              </w:rPr>
                              <w:t xml:space="preserve"> </w:t>
                            </w:r>
                          </w:p>
                          <w:p w14:paraId="35C74E15" w14:textId="77777777" w:rsidR="00D55210" w:rsidRPr="006A66D2" w:rsidRDefault="00D55210" w:rsidP="00D55210">
                            <w:pPr>
                              <w:rPr>
                                <w:rFonts w:ascii="Raleway" w:hAnsi="Raleway" w:cs="Arial"/>
                                <w:b/>
                                <w:color w:val="FFFFFF" w:themeColor="background1"/>
                                <w:sz w:val="40"/>
                                <w:szCs w:val="40"/>
                              </w:rPr>
                            </w:pPr>
                            <w:r w:rsidRPr="006A66D2">
                              <w:rPr>
                                <w:rFonts w:ascii="Raleway" w:hAnsi="Raleway" w:cs="Arial"/>
                                <w:b/>
                                <w:color w:val="FFFFFF" w:themeColor="background1"/>
                                <w:sz w:val="40"/>
                                <w:szCs w:val="40"/>
                              </w:rPr>
                              <w:t>Workbook</w:t>
                            </w:r>
                          </w:p>
                          <w:p w14:paraId="3A0B5CD0" w14:textId="77777777" w:rsidR="00D55210" w:rsidRPr="006A66D2" w:rsidRDefault="00D55210" w:rsidP="00D55210">
                            <w:pPr>
                              <w:rPr>
                                <w:rFonts w:ascii="Georgia" w:hAnsi="Georgia"/>
                                <w:color w:val="FFFFFF" w:themeColor="background1"/>
                                <w:sz w:val="90"/>
                                <w:szCs w:val="9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BCF4F1" id="_x0000_t202" coordsize="21600,21600" o:spt="202" path="m,l,21600r21600,l21600,xe">
                <v:stroke joinstyle="miter"/>
                <v:path gradientshapeok="t" o:connecttype="rect"/>
              </v:shapetype>
              <v:shape id="Text Box 9" o:spid="_x0000_s1026" type="#_x0000_t202" style="position:absolute;left:0;text-align:left;margin-left:-17.9pt;margin-top:13.5pt;width:492.7pt;height:190.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" filled="f" stroked="f">
                <v:textbox>
                  <w:txbxContent>
                    <w:p w14:paraId="3E329693" w14:textId="77777777" w:rsidR="00D55210" w:rsidRPr="006A66D2" w:rsidRDefault="005940DF" w:rsidP="00D55210">
                      <w:pPr>
                        <w:spacing w:after="360"/>
                        <w:rPr>
                          <w:rFonts w:ascii="Georgia" w:hAnsi="Georgia"/>
                          <w:color w:val="FFFFFF" w:themeColor="background1"/>
                          <w:sz w:val="110"/>
                          <w:szCs w:val="110"/>
                        </w:rPr>
                      </w:pPr>
                      <w:r w:rsidRPr="006A66D2">
                        <w:rPr>
                          <w:rFonts w:ascii="Georgia" w:hAnsi="Georgia"/>
                          <w:color w:val="FFFFFF" w:themeColor="background1"/>
                          <w:sz w:val="110"/>
                          <w:szCs w:val="110"/>
                        </w:rPr>
                        <w:t>A focus on your Internal Customers</w:t>
                      </w:r>
                      <w:r w:rsidR="005F5CCC" w:rsidRPr="006A66D2">
                        <w:rPr>
                          <w:rFonts w:ascii="Georgia" w:hAnsi="Georgia"/>
                          <w:color w:val="FFFFFF" w:themeColor="background1"/>
                          <w:sz w:val="110"/>
                          <w:szCs w:val="110"/>
                        </w:rPr>
                        <w:t xml:space="preserve"> </w:t>
                      </w:r>
                    </w:p>
                    <w:p w14:paraId="35C74E15" w14:textId="77777777" w:rsidR="00D55210" w:rsidRPr="006A66D2" w:rsidRDefault="00D55210" w:rsidP="00D55210">
                      <w:pPr>
                        <w:rPr>
                          <w:rFonts w:ascii="Raleway" w:hAnsi="Raleway" w:cs="Arial"/>
                          <w:b/>
                          <w:color w:val="FFFFFF" w:themeColor="background1"/>
                          <w:sz w:val="40"/>
                          <w:szCs w:val="40"/>
                        </w:rPr>
                      </w:pPr>
                      <w:r w:rsidRPr="006A66D2">
                        <w:rPr>
                          <w:rFonts w:ascii="Raleway" w:hAnsi="Raleway" w:cs="Arial"/>
                          <w:b/>
                          <w:color w:val="FFFFFF" w:themeColor="background1"/>
                          <w:sz w:val="40"/>
                          <w:szCs w:val="40"/>
                        </w:rPr>
                        <w:t>Workbook</w:t>
                      </w:r>
                    </w:p>
                    <w:p w14:paraId="3A0B5CD0" w14:textId="77777777" w:rsidR="00D55210" w:rsidRPr="006A66D2" w:rsidRDefault="00D55210" w:rsidP="00D55210">
                      <w:pPr>
                        <w:rPr>
                          <w:rFonts w:ascii="Georgia" w:hAnsi="Georgia"/>
                          <w:color w:val="FFFFFF" w:themeColor="background1"/>
                          <w:sz w:val="90"/>
                          <w:szCs w:val="90"/>
                        </w:rPr>
                      </w:pPr>
                    </w:p>
                  </w:txbxContent>
                </v:textbox>
                <w10:wrap type="square"/>
              </v:shape>
            </w:pict>
          </mc:Fallback>
        </mc:AlternateContent>
      </w:r>
    </w:p>
    <w:p w14:paraId="40169695" w14:textId="77777777" w:rsidR="00C13F8F" w:rsidRDefault="00C13F8F" w:rsidP="00F90327">
      <w:pPr>
        <w:ind w:left="-851"/>
      </w:pPr>
    </w:p>
    <w:p w14:paraId="3D9BB4BC" w14:textId="77777777" w:rsidR="00C13F8F" w:rsidRDefault="00C13F8F" w:rsidP="00F90327">
      <w:pPr>
        <w:ind w:left="-851"/>
      </w:pPr>
    </w:p>
    <w:p w14:paraId="19716BA3" w14:textId="77777777" w:rsidR="00C13F8F" w:rsidRDefault="00C13F8F" w:rsidP="00F90327">
      <w:pPr>
        <w:ind w:left="-851"/>
      </w:pPr>
    </w:p>
    <w:p w14:paraId="2F3B0FCD" w14:textId="77777777" w:rsidR="00C13F8F" w:rsidRDefault="00C13F8F" w:rsidP="00F90327">
      <w:pPr>
        <w:ind w:left="-851"/>
      </w:pPr>
    </w:p>
    <w:p w14:paraId="07D9FF2C" w14:textId="77777777" w:rsidR="00C13F8F" w:rsidRDefault="00C13F8F" w:rsidP="00F90327">
      <w:pPr>
        <w:ind w:left="-851"/>
      </w:pPr>
    </w:p>
    <w:p w14:paraId="511EEA57" w14:textId="77777777" w:rsidR="00C13F8F" w:rsidRDefault="00C13F8F" w:rsidP="00F90327">
      <w:pPr>
        <w:ind w:left="-851"/>
      </w:pPr>
    </w:p>
    <w:p w14:paraId="2A10DDA7" w14:textId="77777777" w:rsidR="00C13F8F" w:rsidRDefault="00C13F8F" w:rsidP="00F90327">
      <w:pPr>
        <w:ind w:left="-851"/>
      </w:pPr>
    </w:p>
    <w:p w14:paraId="64142589" w14:textId="77777777" w:rsidR="00C13F8F" w:rsidRDefault="00C13F8F" w:rsidP="00F90327">
      <w:pPr>
        <w:ind w:left="-851"/>
      </w:pPr>
    </w:p>
    <w:p w14:paraId="73F0D8C0" w14:textId="77777777" w:rsidR="00C13F8F" w:rsidRDefault="00C13F8F" w:rsidP="00F90327">
      <w:pPr>
        <w:ind w:left="-851"/>
      </w:pPr>
    </w:p>
    <w:p w14:paraId="79B831BC" w14:textId="77777777" w:rsidR="00C13F8F" w:rsidRDefault="00C13F8F" w:rsidP="00F90327">
      <w:pPr>
        <w:ind w:left="-851"/>
      </w:pPr>
    </w:p>
    <w:p w14:paraId="2A590065" w14:textId="77777777" w:rsidR="00C13F8F" w:rsidRDefault="00C13F8F" w:rsidP="00F90327">
      <w:pPr>
        <w:ind w:left="-851"/>
      </w:pPr>
    </w:p>
    <w:p w14:paraId="3370E95A" w14:textId="38ED497D" w:rsidR="00C13F8F" w:rsidRPr="004D3B1A" w:rsidRDefault="006A66D2">
      <w:pPr>
        <w:rPr>
          <w:rFonts w:ascii="Raleway" w:hAnsi="Raleway"/>
        </w:rPr>
      </w:pPr>
      <w:r w:rsidRPr="00751479">
        <w:rPr>
          <w:rFonts w:ascii="Times New Roman"/>
          <w:noProof/>
          <w:sz w:val="20"/>
        </w:rPr>
        <mc:AlternateContent>
          <mc:Choice Requires="wps">
            <w:drawing>
              <wp:anchor distT="0" distB="0" distL="114300" distR="114300" simplePos="0" relativeHeight="251670528" behindDoc="0" locked="0" layoutInCell="1" allowOverlap="1" wp14:anchorId="18D6355E" wp14:editId="217EBCA0">
                <wp:simplePos x="0" y="0"/>
                <wp:positionH relativeFrom="column">
                  <wp:posOffset>-255181</wp:posOffset>
                </wp:positionH>
                <wp:positionV relativeFrom="paragraph">
                  <wp:posOffset>2199936</wp:posOffset>
                </wp:positionV>
                <wp:extent cx="2778125" cy="387350"/>
                <wp:effectExtent l="0" t="0" r="3175" b="0"/>
                <wp:wrapNone/>
                <wp:docPr id="10" name="Rectangle 10"/>
                <wp:cNvGraphicFramePr/>
                <a:graphic xmlns:a="http://schemas.openxmlformats.org/drawingml/2006/main">
                  <a:graphicData uri="http://schemas.microsoft.com/office/word/2010/wordprocessingShape">
                    <wps:wsp>
                      <wps:cNvSpPr/>
                      <wps:spPr>
                        <a:xfrm>
                          <a:off x="0" y="0"/>
                          <a:ext cx="2778125" cy="3873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9662EF4" id="Rectangle 10" o:spid="_x0000_s1026" style="position:absolute;margin-left:-20.1pt;margin-top:173.2pt;width:218.75pt;height:30.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" fillcolor="white [3212]" stroked="f" strokeweight="1pt"/>
            </w:pict>
          </mc:Fallback>
        </mc:AlternateContent>
      </w:r>
      <w:r w:rsidR="004C5626" w:rsidRPr="004D3B1A">
        <w:rPr>
          <w:rFonts w:ascii="Raleway" w:hAnsi="Raleway"/>
          <w:noProof/>
          <w:lang w:val="en-NZ" w:eastAsia="en-NZ"/>
        </w:rPr>
        <mc:AlternateContent>
          <mc:Choice Requires="wps">
            <w:drawing>
              <wp:anchor distT="0" distB="0" distL="114300" distR="114300" simplePos="0" relativeHeight="251658240" behindDoc="0" locked="0" layoutInCell="1" allowOverlap="1" wp14:anchorId="6CBE4999" wp14:editId="5B1A6DFD">
                <wp:simplePos x="0" y="0"/>
                <wp:positionH relativeFrom="column">
                  <wp:posOffset>-327697</wp:posOffset>
                </wp:positionH>
                <wp:positionV relativeFrom="paragraph">
                  <wp:posOffset>1823085</wp:posOffset>
                </wp:positionV>
                <wp:extent cx="5861050" cy="1031875"/>
                <wp:effectExtent l="0" t="0" r="0" b="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61050" cy="1031875"/>
                        </a:xfrm>
                        <a:prstGeom prst="rect">
                          <a:avLst/>
                        </a:prstGeom>
                        <a:noFill/>
                        <a:ln>
                          <a:noFill/>
                        </a:ln>
                        <a:effectLst/>
                        <a:extLst>
                          <a:ext uri="{C572A759-6A51-4108-AA02-DFA0A04FC94B}">
                            <ma14:wrappingTextBoxFlag xmlns:o="urn:schemas-microsoft-com:office:office" xmlns:v="urn:schemas-microsoft-com:vml" xmlns:w10="urn:schemas-microsoft-com:office:word" xmlns:w="http://schemas.openxmlformats.org/wordprocessingml/2006/main" xmlns:ma14="http://schemas.microsoft.com/office/mac/drawingml/2011/main" xmlns=""/>
                          </a:ext>
                        </a:extLst>
                      </wps:spPr>
                      <wps:txbx>
                        <w:txbxContent>
                          <w:p w14:paraId="1A50C961" w14:textId="77777777" w:rsidR="005F5CCC" w:rsidRPr="006A66D2" w:rsidRDefault="005F5CCC" w:rsidP="00D55210">
                            <w:pPr>
                              <w:rPr>
                                <w:rFonts w:ascii="Arial" w:hAnsi="Arial" w:cs="Arial"/>
                                <w:color w:val="FFFFFF" w:themeColor="background1"/>
                                <w:sz w:val="30"/>
                                <w:szCs w:val="30"/>
                              </w:rPr>
                            </w:pPr>
                            <w:r w:rsidRPr="006A66D2">
                              <w:rPr>
                                <w:rFonts w:ascii="Arial" w:hAnsi="Arial" w:cs="Arial"/>
                                <w:color w:val="FFFFFF" w:themeColor="background1"/>
                                <w:sz w:val="30"/>
                                <w:szCs w:val="30"/>
                              </w:rPr>
                              <w:t>This workbook belongs to</w:t>
                            </w:r>
                          </w:p>
                          <w:p w14:paraId="284A5AD1" w14:textId="77777777" w:rsidR="005F5CCC" w:rsidRPr="006A66D2" w:rsidRDefault="005F5CCC" w:rsidP="00D55210">
                            <w:pPr>
                              <w:rPr>
                                <w:rFonts w:ascii="Georgia" w:hAnsi="Georgia"/>
                                <w:color w:val="FFFFFF" w:themeColor="background1"/>
                                <w:sz w:val="30"/>
                                <w:szCs w:val="3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BE4999" id="Text Box 1" o:spid="_x0000_s1027" type="#_x0000_t202" style="position:absolute;margin-left:-25.8pt;margin-top:143.55pt;width:461.5pt;height:81.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" filled="f" stroked="f">
                <v:textbox>
                  <w:txbxContent>
                    <w:p w14:paraId="1A50C961" w14:textId="77777777" w:rsidR="005F5CCC" w:rsidRPr="006A66D2" w:rsidRDefault="005F5CCC" w:rsidP="00D55210">
                      <w:pPr>
                        <w:rPr>
                          <w:rFonts w:ascii="Arial" w:hAnsi="Arial" w:cs="Arial"/>
                          <w:color w:val="FFFFFF" w:themeColor="background1"/>
                          <w:sz w:val="30"/>
                          <w:szCs w:val="30"/>
                        </w:rPr>
                      </w:pPr>
                      <w:r w:rsidRPr="006A66D2">
                        <w:rPr>
                          <w:rFonts w:ascii="Arial" w:hAnsi="Arial" w:cs="Arial"/>
                          <w:color w:val="FFFFFF" w:themeColor="background1"/>
                          <w:sz w:val="30"/>
                          <w:szCs w:val="30"/>
                        </w:rPr>
                        <w:t>This workbook belongs to</w:t>
                      </w:r>
                    </w:p>
                    <w:p w14:paraId="284A5AD1" w14:textId="77777777" w:rsidR="005F5CCC" w:rsidRPr="006A66D2" w:rsidRDefault="005F5CCC" w:rsidP="00D55210">
                      <w:pPr>
                        <w:rPr>
                          <w:rFonts w:ascii="Georgia" w:hAnsi="Georgia"/>
                          <w:color w:val="FFFFFF" w:themeColor="background1"/>
                          <w:sz w:val="30"/>
                          <w:szCs w:val="30"/>
                        </w:rPr>
                      </w:pPr>
                    </w:p>
                  </w:txbxContent>
                </v:textbox>
                <w10:wrap type="square"/>
              </v:shape>
            </w:pict>
          </mc:Fallback>
        </mc:AlternateContent>
      </w:r>
      <w:r w:rsidR="00C13F8F" w:rsidRPr="004D3B1A">
        <w:rPr>
          <w:rFonts w:ascii="Raleway" w:hAnsi="Raleway"/>
        </w:rPr>
        <w:br w:type="page"/>
      </w:r>
    </w:p>
    <w:p w14:paraId="0DB4E030" w14:textId="066056C4" w:rsidR="00F00C2E" w:rsidRDefault="005940DF" w:rsidP="00F00C2E">
      <w:pPr>
        <w:spacing w:after="160"/>
        <w:rPr>
          <w:rFonts w:ascii="Georgia" w:hAnsi="Georgia" w:cs="Arial"/>
          <w:b/>
          <w:color w:val="003A49"/>
          <w:sz w:val="36"/>
          <w:szCs w:val="36"/>
        </w:rPr>
      </w:pPr>
      <w:r w:rsidRPr="005940DF">
        <w:rPr>
          <w:rFonts w:ascii="Raleway" w:hAnsi="Raleway" w:cs="Arial"/>
          <w:noProof/>
          <w:color w:val="003A49"/>
          <w:sz w:val="18"/>
          <w:szCs w:val="18"/>
          <w:lang w:val="en-NZ"/>
        </w:rPr>
        <w:lastRenderedPageBreak/>
        <w:drawing>
          <wp:anchor distT="0" distB="0" distL="114300" distR="114300" simplePos="0" relativeHeight="251660288" behindDoc="0" locked="0" layoutInCell="1" allowOverlap="1" wp14:anchorId="1FFA630C" wp14:editId="63B6788E">
            <wp:simplePos x="0" y="0"/>
            <wp:positionH relativeFrom="column">
              <wp:posOffset>3412934</wp:posOffset>
            </wp:positionH>
            <wp:positionV relativeFrom="paragraph">
              <wp:posOffset>-99695</wp:posOffset>
            </wp:positionV>
            <wp:extent cx="2951886" cy="1718805"/>
            <wp:effectExtent l="0" t="0" r="1270" b="0"/>
            <wp:wrapNone/>
            <wp:docPr id="3" name="Content Placeholder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 name="Content Placeholder 2"/>
                    <pic:cNvPicPr>
                      <a:picLocks noGrp="1" noChangeAspect="1"/>
                    </pic:cNvPicPr>
                  </pic:nvPicPr>
                  <pic:blipFill>
                    <a:blip r:embed="rId9"/>
                    <a:stretch>
                      <a:fillRect/>
                    </a:stretch>
                  </pic:blipFill>
                  <pic:spPr bwMode="auto">
                    <a:xfrm>
                      <a:off x="0" y="0"/>
                      <a:ext cx="2951886" cy="171880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Georgia" w:hAnsi="Georgia" w:cs="Arial"/>
          <w:b/>
          <w:color w:val="003A49"/>
          <w:sz w:val="36"/>
          <w:szCs w:val="36"/>
        </w:rPr>
        <w:t xml:space="preserve">    </w:t>
      </w:r>
      <w:r w:rsidRPr="005940DF">
        <w:rPr>
          <w:rFonts w:ascii="Georgia" w:hAnsi="Georgia" w:cs="Arial"/>
          <w:b/>
          <w:color w:val="003A49"/>
          <w:sz w:val="36"/>
          <w:szCs w:val="36"/>
        </w:rPr>
        <w:t xml:space="preserve">The Good and Bad of </w:t>
      </w:r>
      <w:r>
        <w:rPr>
          <w:rFonts w:ascii="Georgia" w:hAnsi="Georgia" w:cs="Arial"/>
          <w:b/>
          <w:color w:val="003A49"/>
          <w:sz w:val="36"/>
          <w:szCs w:val="36"/>
        </w:rPr>
        <w:br/>
        <w:t xml:space="preserve">       </w:t>
      </w:r>
      <w:r w:rsidRPr="005940DF">
        <w:rPr>
          <w:rFonts w:ascii="Georgia" w:hAnsi="Georgia" w:cs="Arial"/>
          <w:b/>
          <w:color w:val="003A49"/>
          <w:sz w:val="36"/>
          <w:szCs w:val="36"/>
        </w:rPr>
        <w:t>Customer Service</w:t>
      </w:r>
    </w:p>
    <w:p w14:paraId="6F0957A5" w14:textId="77777777" w:rsidR="005940DF" w:rsidRDefault="005940DF" w:rsidP="00F00C2E">
      <w:pPr>
        <w:spacing w:after="160"/>
        <w:rPr>
          <w:rFonts w:ascii="Georgia" w:hAnsi="Georgia" w:cs="Arial"/>
          <w:b/>
          <w:color w:val="003A49"/>
          <w:sz w:val="36"/>
          <w:szCs w:val="36"/>
        </w:rPr>
      </w:pPr>
    </w:p>
    <w:p w14:paraId="54743659" w14:textId="77777777" w:rsidR="005940DF" w:rsidRDefault="005940DF" w:rsidP="00F00C2E">
      <w:pPr>
        <w:spacing w:after="160"/>
        <w:rPr>
          <w:rFonts w:ascii="Georgia" w:hAnsi="Georgia" w:cs="Arial"/>
          <w:b/>
          <w:color w:val="003A49"/>
          <w:sz w:val="36"/>
          <w:szCs w:val="36"/>
        </w:rPr>
      </w:pPr>
    </w:p>
    <w:p w14:paraId="0955D345" w14:textId="77777777" w:rsidR="005940DF" w:rsidRDefault="005940DF" w:rsidP="00F00C2E">
      <w:pPr>
        <w:spacing w:after="160"/>
        <w:rPr>
          <w:rFonts w:ascii="Georgia" w:hAnsi="Georgia" w:cs="Arial"/>
          <w:b/>
          <w:color w:val="003A49"/>
          <w:sz w:val="36"/>
          <w:szCs w:val="36"/>
        </w:rPr>
      </w:pPr>
    </w:p>
    <w:p w14:paraId="3C96B6DD" w14:textId="77777777" w:rsidR="005940DF" w:rsidRDefault="005940DF" w:rsidP="00F00C2E">
      <w:pPr>
        <w:spacing w:after="160"/>
        <w:rPr>
          <w:rFonts w:ascii="Georgia" w:hAnsi="Georgia" w:cs="Arial"/>
          <w:b/>
          <w:color w:val="003A49"/>
          <w:sz w:val="36"/>
          <w:szCs w:val="36"/>
        </w:rPr>
      </w:pPr>
    </w:p>
    <w:p w14:paraId="7CF209FB" w14:textId="77777777" w:rsidR="005940DF" w:rsidRDefault="005940DF" w:rsidP="00F00C2E">
      <w:pPr>
        <w:spacing w:after="160"/>
        <w:rPr>
          <w:rFonts w:ascii="Georgia" w:hAnsi="Georgia" w:cs="Arial"/>
          <w:b/>
          <w:color w:val="003A49"/>
          <w:sz w:val="36"/>
          <w:szCs w:val="36"/>
        </w:rPr>
      </w:pPr>
    </w:p>
    <w:p w14:paraId="6C75F03F" w14:textId="77777777" w:rsidR="005940DF" w:rsidRDefault="005940DF" w:rsidP="00F00C2E">
      <w:pPr>
        <w:spacing w:after="160"/>
        <w:rPr>
          <w:rFonts w:ascii="Georgia" w:hAnsi="Georgia" w:cs="Arial"/>
          <w:b/>
          <w:color w:val="003A49"/>
          <w:sz w:val="36"/>
          <w:szCs w:val="36"/>
        </w:rPr>
      </w:pPr>
    </w:p>
    <w:p w14:paraId="038E89B7" w14:textId="77777777" w:rsidR="005940DF" w:rsidRDefault="005940DF" w:rsidP="00F00C2E">
      <w:pPr>
        <w:spacing w:after="160"/>
        <w:rPr>
          <w:rFonts w:ascii="Georgia" w:hAnsi="Georgia" w:cs="Arial"/>
          <w:b/>
          <w:color w:val="003A49"/>
          <w:sz w:val="36"/>
          <w:szCs w:val="36"/>
        </w:rPr>
      </w:pPr>
    </w:p>
    <w:p w14:paraId="0E45E975" w14:textId="77777777" w:rsidR="005940DF" w:rsidRPr="005940DF" w:rsidRDefault="005940DF" w:rsidP="00F00C2E">
      <w:pPr>
        <w:spacing w:after="160"/>
        <w:rPr>
          <w:rFonts w:ascii="Georgia" w:hAnsi="Georgia" w:cs="Arial"/>
          <w:color w:val="003A49"/>
          <w:sz w:val="36"/>
          <w:szCs w:val="36"/>
        </w:rPr>
      </w:pPr>
      <w:r>
        <w:rPr>
          <w:rFonts w:ascii="Georgia" w:hAnsi="Georgia" w:cs="Arial"/>
          <w:b/>
          <w:color w:val="003A49"/>
          <w:sz w:val="36"/>
          <w:szCs w:val="36"/>
        </w:rPr>
        <w:t>Net Promotor Scores</w:t>
      </w:r>
      <w:r w:rsidRPr="005940DF">
        <w:rPr>
          <w:rFonts w:ascii="Georgia" w:hAnsi="Georgia" w:cs="Arial"/>
          <w:b/>
          <w:noProof/>
          <w:color w:val="003A49"/>
          <w:sz w:val="36"/>
          <w:szCs w:val="36"/>
          <w:lang w:val="en-NZ"/>
        </w:rPr>
        <w:drawing>
          <wp:inline distT="0" distB="0" distL="0" distR="0" wp14:anchorId="6A3BDE70" wp14:editId="15D15C63">
            <wp:extent cx="6390640" cy="3177540"/>
            <wp:effectExtent l="0" t="0" r="0" b="3810"/>
            <wp:docPr id="2"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90640" cy="3177540"/>
                    </a:xfrm>
                    <a:prstGeom prst="rect">
                      <a:avLst/>
                    </a:prstGeom>
                    <a:noFill/>
                    <a:ln>
                      <a:noFill/>
                    </a:ln>
                  </pic:spPr>
                </pic:pic>
              </a:graphicData>
            </a:graphic>
          </wp:inline>
        </w:drawing>
      </w:r>
    </w:p>
    <w:p w14:paraId="2B19D4EB" w14:textId="77777777" w:rsidR="005940DF" w:rsidRDefault="005940DF" w:rsidP="005940DF">
      <w:pPr>
        <w:rPr>
          <w:rFonts w:ascii="Raleway" w:hAnsi="Raleway" w:cs="Arial"/>
          <w:color w:val="003A49"/>
          <w:sz w:val="18"/>
          <w:szCs w:val="18"/>
        </w:rPr>
      </w:pPr>
      <w:r>
        <w:rPr>
          <w:rFonts w:ascii="Raleway" w:hAnsi="Raleway" w:cs="Arial"/>
          <w:color w:val="003A49"/>
          <w:sz w:val="18"/>
          <w:szCs w:val="18"/>
        </w:rPr>
        <w:br w:type="page"/>
      </w:r>
    </w:p>
    <w:p w14:paraId="190A03AE" w14:textId="77777777" w:rsidR="005940DF" w:rsidRDefault="005940DF" w:rsidP="005940DF">
      <w:pPr>
        <w:rPr>
          <w:rFonts w:ascii="Raleway" w:hAnsi="Raleway" w:cs="Arial"/>
          <w:color w:val="003A49"/>
          <w:sz w:val="18"/>
          <w:szCs w:val="18"/>
        </w:rPr>
      </w:pPr>
    </w:p>
    <w:p w14:paraId="303BE88D" w14:textId="77777777" w:rsidR="005940DF" w:rsidRPr="005940DF" w:rsidRDefault="005940DF" w:rsidP="005940DF">
      <w:pPr>
        <w:rPr>
          <w:rFonts w:ascii="Georgia" w:hAnsi="Georgia" w:cs="Arial"/>
          <w:b/>
          <w:color w:val="003A49"/>
          <w:sz w:val="36"/>
          <w:szCs w:val="36"/>
        </w:rPr>
      </w:pPr>
      <w:r w:rsidRPr="005940DF">
        <w:rPr>
          <w:rFonts w:ascii="Georgia" w:hAnsi="Georgia" w:cs="Arial"/>
          <w:b/>
          <w:color w:val="003A49"/>
          <w:sz w:val="36"/>
          <w:szCs w:val="36"/>
        </w:rPr>
        <w:t>Customer Focus – or not…</w:t>
      </w:r>
    </w:p>
    <w:p w14:paraId="055547DC" w14:textId="77777777" w:rsidR="005940DF" w:rsidRDefault="005940DF" w:rsidP="005940DF">
      <w:pPr>
        <w:rPr>
          <w:rFonts w:ascii="Raleway" w:hAnsi="Raleway" w:cs="Arial"/>
          <w:color w:val="003A49"/>
          <w:sz w:val="18"/>
          <w:szCs w:val="18"/>
        </w:rPr>
      </w:pPr>
    </w:p>
    <w:p w14:paraId="33B28635" w14:textId="77777777" w:rsidR="005940DF" w:rsidRDefault="005940DF" w:rsidP="005940DF">
      <w:pPr>
        <w:rPr>
          <w:rFonts w:ascii="Raleway" w:hAnsi="Raleway" w:cs="Arial"/>
          <w:color w:val="003A49"/>
          <w:sz w:val="18"/>
          <w:szCs w:val="18"/>
        </w:rPr>
      </w:pPr>
      <w:r w:rsidRPr="005940DF">
        <w:rPr>
          <w:rFonts w:ascii="Raleway" w:hAnsi="Raleway" w:cs="Arial"/>
          <w:noProof/>
          <w:color w:val="003A49"/>
          <w:sz w:val="18"/>
          <w:szCs w:val="18"/>
          <w:lang w:val="en-NZ"/>
        </w:rPr>
        <w:drawing>
          <wp:inline distT="0" distB="0" distL="0" distR="0" wp14:anchorId="1BD1F272" wp14:editId="604EC6E5">
            <wp:extent cx="6390640" cy="1986915"/>
            <wp:effectExtent l="0" t="0" r="0" b="0"/>
            <wp:docPr id="19" name="Content Placeholder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 name="Content Placeholder 2"/>
                    <pic:cNvPicPr>
                      <a:picLocks noGrp="1" noChangeAspect="1"/>
                    </pic:cNvPicPr>
                  </pic:nvPicPr>
                  <pic:blipFill>
                    <a:blip r:embed="rId11"/>
                    <a:stretch>
                      <a:fillRect/>
                    </a:stretch>
                  </pic:blipFill>
                  <pic:spPr bwMode="auto">
                    <a:xfrm>
                      <a:off x="0" y="0"/>
                      <a:ext cx="6390640" cy="1986915"/>
                    </a:xfrm>
                    <a:prstGeom prst="rect">
                      <a:avLst/>
                    </a:prstGeom>
                    <a:noFill/>
                    <a:ln>
                      <a:noFill/>
                    </a:ln>
                  </pic:spPr>
                </pic:pic>
              </a:graphicData>
            </a:graphic>
          </wp:inline>
        </w:drawing>
      </w:r>
    </w:p>
    <w:p w14:paraId="62D37D70" w14:textId="77777777" w:rsidR="005940DF" w:rsidRDefault="005940DF" w:rsidP="005940DF">
      <w:pPr>
        <w:rPr>
          <w:rFonts w:ascii="Raleway" w:hAnsi="Raleway" w:cs="Arial"/>
          <w:color w:val="003A49"/>
          <w:sz w:val="18"/>
          <w:szCs w:val="18"/>
        </w:rPr>
      </w:pPr>
    </w:p>
    <w:p w14:paraId="668017E3" w14:textId="77777777" w:rsidR="005940DF" w:rsidRDefault="005940DF" w:rsidP="005940DF">
      <w:pPr>
        <w:rPr>
          <w:rFonts w:ascii="Raleway" w:hAnsi="Raleway" w:cs="Arial"/>
          <w:color w:val="003A49"/>
          <w:sz w:val="18"/>
          <w:szCs w:val="18"/>
        </w:rPr>
      </w:pPr>
    </w:p>
    <w:p w14:paraId="5B215660" w14:textId="77777777" w:rsidR="005940DF" w:rsidRDefault="005940DF" w:rsidP="005940DF">
      <w:pPr>
        <w:rPr>
          <w:rFonts w:ascii="Raleway" w:hAnsi="Raleway" w:cs="Arial"/>
          <w:color w:val="003A49"/>
          <w:sz w:val="18"/>
          <w:szCs w:val="18"/>
        </w:rPr>
      </w:pPr>
    </w:p>
    <w:p w14:paraId="28FB84D5" w14:textId="77777777" w:rsidR="005940DF" w:rsidRDefault="005940DF" w:rsidP="005940DF">
      <w:pPr>
        <w:rPr>
          <w:rFonts w:ascii="Raleway" w:hAnsi="Raleway" w:cs="Arial"/>
          <w:color w:val="003A49"/>
          <w:sz w:val="18"/>
          <w:szCs w:val="18"/>
        </w:rPr>
      </w:pPr>
    </w:p>
    <w:p w14:paraId="54239EB1" w14:textId="77777777" w:rsidR="005940DF" w:rsidRDefault="005940DF" w:rsidP="005940DF">
      <w:pPr>
        <w:rPr>
          <w:rFonts w:ascii="Raleway" w:hAnsi="Raleway" w:cs="Arial"/>
          <w:color w:val="003A49"/>
          <w:sz w:val="18"/>
          <w:szCs w:val="18"/>
        </w:rPr>
      </w:pPr>
    </w:p>
    <w:p w14:paraId="758BD8CB" w14:textId="77777777" w:rsidR="005940DF" w:rsidRDefault="005940DF" w:rsidP="005940DF">
      <w:pPr>
        <w:rPr>
          <w:rFonts w:ascii="Raleway" w:hAnsi="Raleway" w:cs="Arial"/>
          <w:color w:val="003A49"/>
          <w:sz w:val="18"/>
          <w:szCs w:val="18"/>
        </w:rPr>
      </w:pPr>
    </w:p>
    <w:p w14:paraId="1108E48D" w14:textId="77777777" w:rsidR="005940DF" w:rsidRDefault="005940DF" w:rsidP="005940DF">
      <w:pPr>
        <w:rPr>
          <w:rFonts w:ascii="Raleway" w:hAnsi="Raleway" w:cs="Arial"/>
          <w:color w:val="003A49"/>
          <w:sz w:val="18"/>
          <w:szCs w:val="18"/>
        </w:rPr>
      </w:pPr>
    </w:p>
    <w:p w14:paraId="1D34B1FE" w14:textId="77777777" w:rsidR="005940DF" w:rsidRDefault="005940DF" w:rsidP="005940DF">
      <w:pPr>
        <w:rPr>
          <w:rFonts w:ascii="Raleway" w:hAnsi="Raleway" w:cs="Arial"/>
          <w:color w:val="003A49"/>
          <w:sz w:val="18"/>
          <w:szCs w:val="18"/>
        </w:rPr>
      </w:pPr>
    </w:p>
    <w:p w14:paraId="099D1CAB" w14:textId="77777777" w:rsidR="005940DF" w:rsidRPr="005940DF" w:rsidRDefault="005940DF" w:rsidP="005940DF">
      <w:pPr>
        <w:rPr>
          <w:rFonts w:ascii="Georgia" w:hAnsi="Georgia" w:cs="Arial"/>
          <w:b/>
          <w:color w:val="003A49"/>
          <w:sz w:val="36"/>
          <w:szCs w:val="36"/>
        </w:rPr>
      </w:pPr>
      <w:r w:rsidRPr="005940DF">
        <w:rPr>
          <w:rFonts w:ascii="Georgia" w:hAnsi="Georgia" w:cs="Arial"/>
          <w:b/>
          <w:color w:val="003A49"/>
          <w:sz w:val="36"/>
          <w:szCs w:val="36"/>
        </w:rPr>
        <w:t>Internal Customer Service</w:t>
      </w:r>
    </w:p>
    <w:p w14:paraId="6B6172DB" w14:textId="77777777" w:rsidR="005940DF" w:rsidRDefault="005940DF" w:rsidP="005940DF">
      <w:pPr>
        <w:rPr>
          <w:rFonts w:ascii="Raleway" w:hAnsi="Raleway" w:cs="Arial"/>
          <w:color w:val="003A49"/>
          <w:sz w:val="18"/>
          <w:szCs w:val="18"/>
        </w:rPr>
      </w:pPr>
    </w:p>
    <w:p w14:paraId="1480383E" w14:textId="77777777" w:rsidR="005940DF" w:rsidRDefault="005940DF" w:rsidP="005940DF">
      <w:pPr>
        <w:rPr>
          <w:rFonts w:ascii="Raleway" w:hAnsi="Raleway" w:cs="Arial"/>
          <w:color w:val="003A49"/>
          <w:sz w:val="18"/>
          <w:szCs w:val="18"/>
        </w:rPr>
      </w:pPr>
    </w:p>
    <w:p w14:paraId="15FA5F98" w14:textId="77777777" w:rsidR="002937FA" w:rsidRDefault="005940DF" w:rsidP="005940DF">
      <w:pPr>
        <w:rPr>
          <w:rFonts w:ascii="Raleway" w:hAnsi="Raleway" w:cs="Arial"/>
          <w:sz w:val="22"/>
          <w:szCs w:val="22"/>
        </w:rPr>
      </w:pPr>
      <w:r w:rsidRPr="002937FA">
        <w:rPr>
          <w:rFonts w:ascii="Raleway" w:hAnsi="Raleway" w:cs="Arial"/>
          <w:b/>
          <w:sz w:val="22"/>
          <w:szCs w:val="22"/>
        </w:rPr>
        <w:t>Definition</w:t>
      </w:r>
    </w:p>
    <w:p w14:paraId="4131FF1E" w14:textId="77777777" w:rsidR="005940DF" w:rsidRPr="005940DF" w:rsidRDefault="002937FA" w:rsidP="005940DF">
      <w:pPr>
        <w:rPr>
          <w:rFonts w:ascii="Raleway" w:hAnsi="Raleway" w:cs="Arial"/>
          <w:sz w:val="22"/>
          <w:szCs w:val="22"/>
        </w:rPr>
      </w:pPr>
      <w:r>
        <w:rPr>
          <w:rFonts w:ascii="Raleway" w:hAnsi="Raleway" w:cs="Arial"/>
          <w:sz w:val="22"/>
          <w:szCs w:val="22"/>
        </w:rPr>
        <w:t>A</w:t>
      </w:r>
      <w:r w:rsidR="005940DF" w:rsidRPr="005940DF">
        <w:rPr>
          <w:rFonts w:ascii="Raleway" w:hAnsi="Raleway" w:cs="Arial"/>
          <w:sz w:val="22"/>
          <w:szCs w:val="22"/>
        </w:rPr>
        <w:t xml:space="preserve">nyone within an </w:t>
      </w:r>
      <w:proofErr w:type="spellStart"/>
      <w:r w:rsidR="005940DF" w:rsidRPr="005940DF">
        <w:rPr>
          <w:rFonts w:ascii="Raleway" w:hAnsi="Raleway" w:cs="Arial"/>
          <w:sz w:val="22"/>
          <w:szCs w:val="22"/>
        </w:rPr>
        <w:t>organisation</w:t>
      </w:r>
      <w:proofErr w:type="spellEnd"/>
      <w:r w:rsidR="005940DF" w:rsidRPr="005940DF">
        <w:rPr>
          <w:rFonts w:ascii="Raleway" w:hAnsi="Raleway" w:cs="Arial"/>
          <w:sz w:val="22"/>
          <w:szCs w:val="22"/>
        </w:rPr>
        <w:t xml:space="preserve"> who at any time is dependent on anyone else within the </w:t>
      </w:r>
      <w:proofErr w:type="spellStart"/>
      <w:r w:rsidR="005940DF" w:rsidRPr="005940DF">
        <w:rPr>
          <w:rFonts w:ascii="Raleway" w:hAnsi="Raleway" w:cs="Arial"/>
          <w:sz w:val="22"/>
          <w:szCs w:val="22"/>
        </w:rPr>
        <w:t>organisation</w:t>
      </w:r>
      <w:proofErr w:type="spellEnd"/>
      <w:r w:rsidR="005940DF" w:rsidRPr="005940DF">
        <w:rPr>
          <w:rFonts w:ascii="Raleway" w:hAnsi="Raleway" w:cs="Arial"/>
          <w:sz w:val="22"/>
          <w:szCs w:val="22"/>
        </w:rPr>
        <w:t xml:space="preserve">. </w:t>
      </w:r>
    </w:p>
    <w:p w14:paraId="361504E1" w14:textId="77777777" w:rsidR="005940DF" w:rsidRDefault="005940DF" w:rsidP="005940DF">
      <w:pPr>
        <w:rPr>
          <w:rFonts w:ascii="Raleway" w:hAnsi="Raleway" w:cs="Arial"/>
          <w:color w:val="003A49"/>
          <w:sz w:val="18"/>
          <w:szCs w:val="18"/>
        </w:rPr>
      </w:pPr>
    </w:p>
    <w:p w14:paraId="5F69038D" w14:textId="30F94618" w:rsidR="002937FA" w:rsidRDefault="002937FA" w:rsidP="002937FA">
      <w:pPr>
        <w:rPr>
          <w:rFonts w:ascii="Raleway" w:hAnsi="Raleway" w:cs="Arial"/>
          <w:sz w:val="22"/>
          <w:szCs w:val="22"/>
        </w:rPr>
      </w:pPr>
      <w:r w:rsidRPr="002937FA">
        <w:rPr>
          <w:rFonts w:ascii="Raleway" w:hAnsi="Raleway" w:cs="Arial"/>
          <w:sz w:val="22"/>
          <w:szCs w:val="22"/>
        </w:rPr>
        <w:t xml:space="preserve">Customer service </w:t>
      </w:r>
      <w:proofErr w:type="gramStart"/>
      <w:r w:rsidRPr="002937FA">
        <w:rPr>
          <w:rFonts w:ascii="Raleway" w:hAnsi="Raleway" w:cs="Arial"/>
          <w:sz w:val="22"/>
          <w:szCs w:val="22"/>
        </w:rPr>
        <w:t>has to</w:t>
      </w:r>
      <w:proofErr w:type="gramEnd"/>
      <w:r w:rsidRPr="002937FA">
        <w:rPr>
          <w:rFonts w:ascii="Raleway" w:hAnsi="Raleway" w:cs="Arial"/>
          <w:sz w:val="22"/>
          <w:szCs w:val="22"/>
        </w:rPr>
        <w:t xml:space="preserve"> be a total company effort. It just can’t be the front line who deals with the outside customers</w:t>
      </w:r>
      <w:r>
        <w:rPr>
          <w:rFonts w:ascii="Raleway" w:hAnsi="Raleway" w:cs="Arial"/>
          <w:sz w:val="22"/>
          <w:szCs w:val="22"/>
        </w:rPr>
        <w:t xml:space="preserve"> (or patients, or students, or audiences) - </w:t>
      </w:r>
      <w:r w:rsidRPr="002937FA">
        <w:rPr>
          <w:rFonts w:ascii="Raleway" w:hAnsi="Raleway" w:cs="Arial"/>
          <w:sz w:val="22"/>
          <w:szCs w:val="22"/>
        </w:rPr>
        <w:t xml:space="preserve">the ones that use our products and services. The front line needs the support of everyone within the </w:t>
      </w:r>
      <w:proofErr w:type="spellStart"/>
      <w:r w:rsidRPr="002937FA">
        <w:rPr>
          <w:rFonts w:ascii="Raleway" w:hAnsi="Raleway" w:cs="Arial"/>
          <w:sz w:val="22"/>
          <w:szCs w:val="22"/>
        </w:rPr>
        <w:t>organisation</w:t>
      </w:r>
      <w:proofErr w:type="spellEnd"/>
      <w:r w:rsidRPr="002937FA">
        <w:rPr>
          <w:rFonts w:ascii="Raleway" w:hAnsi="Raleway" w:cs="Arial"/>
          <w:sz w:val="22"/>
          <w:szCs w:val="22"/>
        </w:rPr>
        <w:t xml:space="preserve">. This is the root of internal service. It is the understanding that everybody supports everybody else in the </w:t>
      </w:r>
      <w:proofErr w:type="spellStart"/>
      <w:r w:rsidRPr="002937FA">
        <w:rPr>
          <w:rFonts w:ascii="Raleway" w:hAnsi="Raleway" w:cs="Arial"/>
          <w:sz w:val="22"/>
          <w:szCs w:val="22"/>
        </w:rPr>
        <w:t>organisation</w:t>
      </w:r>
      <w:proofErr w:type="spellEnd"/>
      <w:r w:rsidRPr="002937FA">
        <w:rPr>
          <w:rFonts w:ascii="Raleway" w:hAnsi="Raleway" w:cs="Arial"/>
          <w:sz w:val="22"/>
          <w:szCs w:val="22"/>
        </w:rPr>
        <w:t>.</w:t>
      </w:r>
    </w:p>
    <w:p w14:paraId="5ABA33EE" w14:textId="77777777" w:rsidR="002937FA" w:rsidRDefault="002937FA" w:rsidP="002937FA">
      <w:pPr>
        <w:rPr>
          <w:rFonts w:ascii="Raleway" w:hAnsi="Raleway" w:cs="Arial"/>
          <w:sz w:val="22"/>
          <w:szCs w:val="22"/>
        </w:rPr>
      </w:pPr>
    </w:p>
    <w:p w14:paraId="34670708" w14:textId="77777777" w:rsidR="002937FA" w:rsidRPr="002937FA" w:rsidRDefault="002937FA" w:rsidP="002937FA">
      <w:pPr>
        <w:rPr>
          <w:rFonts w:ascii="Raleway" w:hAnsi="Raleway" w:cs="Arial"/>
          <w:sz w:val="22"/>
          <w:szCs w:val="22"/>
        </w:rPr>
      </w:pPr>
      <w:r>
        <w:rPr>
          <w:rFonts w:ascii="Raleway" w:hAnsi="Raleway" w:cs="Arial"/>
          <w:sz w:val="22"/>
          <w:szCs w:val="22"/>
        </w:rPr>
        <w:t xml:space="preserve">Rather than thinking about </w:t>
      </w:r>
      <w:r w:rsidRPr="002937FA">
        <w:rPr>
          <w:rFonts w:ascii="Raleway" w:hAnsi="Raleway" w:cs="Arial"/>
          <w:i/>
          <w:sz w:val="22"/>
          <w:szCs w:val="22"/>
        </w:rPr>
        <w:t>what I need</w:t>
      </w:r>
      <w:r>
        <w:rPr>
          <w:rFonts w:ascii="Raleway" w:hAnsi="Raleway" w:cs="Arial"/>
          <w:sz w:val="22"/>
          <w:szCs w:val="22"/>
        </w:rPr>
        <w:t xml:space="preserve">, the concept of Internal Customer requires that people think about </w:t>
      </w:r>
      <w:r w:rsidRPr="002937FA">
        <w:rPr>
          <w:rFonts w:ascii="Raleway" w:hAnsi="Raleway" w:cs="Arial"/>
          <w:i/>
          <w:sz w:val="22"/>
          <w:szCs w:val="22"/>
        </w:rPr>
        <w:t>what others need of me</w:t>
      </w:r>
      <w:r>
        <w:rPr>
          <w:rFonts w:ascii="Raleway" w:hAnsi="Raleway" w:cs="Arial"/>
          <w:sz w:val="22"/>
          <w:szCs w:val="22"/>
        </w:rPr>
        <w:t xml:space="preserve">. </w:t>
      </w:r>
    </w:p>
    <w:p w14:paraId="6F858203" w14:textId="77777777" w:rsidR="005940DF" w:rsidRDefault="005940DF" w:rsidP="005940DF">
      <w:pPr>
        <w:rPr>
          <w:rFonts w:ascii="Raleway" w:hAnsi="Raleway" w:cs="Arial"/>
          <w:color w:val="003A49"/>
          <w:sz w:val="18"/>
          <w:szCs w:val="18"/>
        </w:rPr>
      </w:pPr>
    </w:p>
    <w:p w14:paraId="6FD9B18F" w14:textId="77777777" w:rsidR="005940DF" w:rsidRDefault="005940DF" w:rsidP="005940DF">
      <w:pPr>
        <w:rPr>
          <w:rFonts w:ascii="Raleway" w:hAnsi="Raleway" w:cs="Arial"/>
          <w:color w:val="003A49"/>
          <w:sz w:val="18"/>
          <w:szCs w:val="18"/>
        </w:rPr>
      </w:pPr>
    </w:p>
    <w:p w14:paraId="0D7DC08D" w14:textId="77777777" w:rsidR="005940DF" w:rsidRDefault="005940DF" w:rsidP="005940DF">
      <w:pPr>
        <w:rPr>
          <w:rFonts w:ascii="Raleway" w:hAnsi="Raleway" w:cs="Arial"/>
          <w:color w:val="003A49"/>
          <w:sz w:val="18"/>
          <w:szCs w:val="18"/>
        </w:rPr>
      </w:pPr>
    </w:p>
    <w:p w14:paraId="2C508F9B" w14:textId="77777777" w:rsidR="005940DF" w:rsidRDefault="005940DF" w:rsidP="005940DF">
      <w:pPr>
        <w:rPr>
          <w:rFonts w:ascii="Raleway" w:hAnsi="Raleway" w:cs="Arial"/>
          <w:color w:val="003A49"/>
          <w:sz w:val="18"/>
          <w:szCs w:val="18"/>
        </w:rPr>
      </w:pPr>
    </w:p>
    <w:p w14:paraId="29A1F17F" w14:textId="77777777" w:rsidR="005940DF" w:rsidRDefault="005940DF" w:rsidP="005940DF">
      <w:pPr>
        <w:rPr>
          <w:rFonts w:ascii="Raleway" w:hAnsi="Raleway" w:cs="Arial"/>
          <w:color w:val="003A49"/>
          <w:sz w:val="18"/>
          <w:szCs w:val="18"/>
        </w:rPr>
      </w:pPr>
    </w:p>
    <w:p w14:paraId="44BA53DA" w14:textId="77777777" w:rsidR="005940DF" w:rsidRDefault="005940DF" w:rsidP="005940DF">
      <w:pPr>
        <w:rPr>
          <w:rFonts w:ascii="Raleway" w:hAnsi="Raleway" w:cs="Arial"/>
          <w:color w:val="003A49"/>
          <w:sz w:val="18"/>
          <w:szCs w:val="18"/>
        </w:rPr>
      </w:pPr>
    </w:p>
    <w:p w14:paraId="3B2FAD4F" w14:textId="77777777" w:rsidR="005940DF" w:rsidRDefault="005940DF" w:rsidP="005940DF">
      <w:pPr>
        <w:rPr>
          <w:rFonts w:ascii="Raleway" w:hAnsi="Raleway" w:cs="Arial"/>
          <w:color w:val="003A49"/>
          <w:sz w:val="18"/>
          <w:szCs w:val="18"/>
        </w:rPr>
      </w:pPr>
    </w:p>
    <w:p w14:paraId="2F1884BF" w14:textId="77777777" w:rsidR="002937FA" w:rsidRDefault="002937FA">
      <w:pPr>
        <w:rPr>
          <w:rFonts w:ascii="Raleway" w:hAnsi="Raleway" w:cs="Arial"/>
          <w:color w:val="003A49"/>
          <w:sz w:val="18"/>
          <w:szCs w:val="18"/>
        </w:rPr>
      </w:pPr>
      <w:r>
        <w:rPr>
          <w:rFonts w:ascii="Raleway" w:hAnsi="Raleway" w:cs="Arial"/>
          <w:color w:val="003A49"/>
          <w:sz w:val="18"/>
          <w:szCs w:val="18"/>
        </w:rPr>
        <w:br w:type="page"/>
      </w:r>
    </w:p>
    <w:p w14:paraId="5AA94D15" w14:textId="77777777" w:rsidR="005940DF" w:rsidRDefault="002937FA" w:rsidP="005940DF">
      <w:pPr>
        <w:rPr>
          <w:rFonts w:ascii="Georgia" w:hAnsi="Georgia" w:cs="Arial"/>
          <w:b/>
          <w:color w:val="003A49"/>
          <w:sz w:val="36"/>
          <w:szCs w:val="36"/>
        </w:rPr>
      </w:pPr>
      <w:r w:rsidRPr="002937FA">
        <w:rPr>
          <w:rFonts w:ascii="Georgia" w:hAnsi="Georgia" w:cs="Arial"/>
          <w:b/>
          <w:noProof/>
          <w:color w:val="003A49"/>
          <w:sz w:val="36"/>
          <w:szCs w:val="36"/>
        </w:rPr>
        <w:drawing>
          <wp:anchor distT="0" distB="0" distL="114300" distR="114300" simplePos="0" relativeHeight="251661312" behindDoc="0" locked="0" layoutInCell="1" allowOverlap="1" wp14:anchorId="493123F8" wp14:editId="7D3DC6B1">
            <wp:simplePos x="0" y="0"/>
            <wp:positionH relativeFrom="column">
              <wp:posOffset>2716324</wp:posOffset>
            </wp:positionH>
            <wp:positionV relativeFrom="paragraph">
              <wp:posOffset>-2652</wp:posOffset>
            </wp:positionV>
            <wp:extent cx="3780622" cy="2617694"/>
            <wp:effectExtent l="0" t="0" r="0" b="0"/>
            <wp:wrapNone/>
            <wp:docPr id="20" name="Picture 2" descr="Feedback, Review, Opinion, Satisf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Feedback, Review, Opinion, Satisfactio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88463" cy="2623123"/>
                    </a:xfrm>
                    <a:prstGeom prst="rect">
                      <a:avLst/>
                    </a:prstGeom>
                    <a:noFill/>
                  </pic:spPr>
                </pic:pic>
              </a:graphicData>
            </a:graphic>
            <wp14:sizeRelH relativeFrom="margin">
              <wp14:pctWidth>0</wp14:pctWidth>
            </wp14:sizeRelH>
            <wp14:sizeRelV relativeFrom="margin">
              <wp14:pctHeight>0</wp14:pctHeight>
            </wp14:sizeRelV>
          </wp:anchor>
        </w:drawing>
      </w:r>
      <w:r w:rsidRPr="002937FA">
        <w:rPr>
          <w:rFonts w:ascii="Georgia" w:hAnsi="Georgia" w:cs="Arial"/>
          <w:b/>
          <w:color w:val="003A49"/>
          <w:sz w:val="36"/>
          <w:szCs w:val="36"/>
        </w:rPr>
        <w:t xml:space="preserve">How Do You Rate? </w:t>
      </w:r>
    </w:p>
    <w:p w14:paraId="2BFEF339" w14:textId="77777777" w:rsidR="002937FA" w:rsidRDefault="002937FA" w:rsidP="005940DF">
      <w:pPr>
        <w:rPr>
          <w:rFonts w:ascii="Georgia" w:hAnsi="Georgia" w:cs="Arial"/>
          <w:b/>
          <w:color w:val="003A49"/>
          <w:sz w:val="36"/>
          <w:szCs w:val="36"/>
        </w:rPr>
      </w:pPr>
    </w:p>
    <w:p w14:paraId="6EC5AE51" w14:textId="77777777" w:rsidR="002937FA" w:rsidRPr="009740D4" w:rsidRDefault="009740D4" w:rsidP="005940DF">
      <w:pPr>
        <w:rPr>
          <w:rFonts w:ascii="Raleway" w:hAnsi="Raleway" w:cs="Arial"/>
          <w:b/>
          <w:sz w:val="22"/>
          <w:szCs w:val="22"/>
        </w:rPr>
      </w:pPr>
      <w:r w:rsidRPr="009740D4">
        <w:rPr>
          <w:rFonts w:ascii="Raleway" w:hAnsi="Raleway" w:cs="Arial"/>
          <w:b/>
          <w:sz w:val="22"/>
          <w:szCs w:val="22"/>
        </w:rPr>
        <w:t>Would</w:t>
      </w:r>
      <w:r w:rsidR="002937FA" w:rsidRPr="009740D4">
        <w:rPr>
          <w:rFonts w:ascii="Raleway" w:hAnsi="Raleway" w:cs="Arial"/>
          <w:b/>
          <w:sz w:val="22"/>
          <w:szCs w:val="22"/>
        </w:rPr>
        <w:t xml:space="preserve"> your Internal Customers</w:t>
      </w:r>
      <w:r w:rsidRPr="009740D4">
        <w:rPr>
          <w:rFonts w:ascii="Raleway" w:hAnsi="Raleway" w:cs="Arial"/>
          <w:b/>
          <w:sz w:val="22"/>
          <w:szCs w:val="22"/>
        </w:rPr>
        <w:t xml:space="preserve"> </w:t>
      </w:r>
      <w:proofErr w:type="gramStart"/>
      <w:r w:rsidRPr="009740D4">
        <w:rPr>
          <w:rFonts w:ascii="Raleway" w:hAnsi="Raleway" w:cs="Arial"/>
          <w:b/>
          <w:sz w:val="22"/>
          <w:szCs w:val="22"/>
        </w:rPr>
        <w:t>be</w:t>
      </w:r>
      <w:r w:rsidR="002937FA" w:rsidRPr="009740D4">
        <w:rPr>
          <w:rFonts w:ascii="Raleway" w:hAnsi="Raleway" w:cs="Arial"/>
          <w:b/>
          <w:sz w:val="22"/>
          <w:szCs w:val="22"/>
        </w:rPr>
        <w:t>:</w:t>
      </w:r>
      <w:proofErr w:type="gramEnd"/>
    </w:p>
    <w:p w14:paraId="30BD46BF" w14:textId="77777777" w:rsidR="002937FA" w:rsidRPr="009740D4" w:rsidRDefault="002937FA" w:rsidP="005940DF">
      <w:pPr>
        <w:rPr>
          <w:rFonts w:ascii="Raleway" w:hAnsi="Raleway" w:cs="Arial"/>
          <w:b/>
          <w:sz w:val="22"/>
          <w:szCs w:val="22"/>
        </w:rPr>
      </w:pPr>
    </w:p>
    <w:p w14:paraId="684FE7D3" w14:textId="77777777" w:rsidR="009740D4" w:rsidRDefault="009740D4" w:rsidP="005940DF">
      <w:pPr>
        <w:rPr>
          <w:rFonts w:ascii="Raleway" w:hAnsi="Raleway" w:cs="Arial"/>
          <w:b/>
          <w:color w:val="1BFD1B"/>
          <w:sz w:val="22"/>
          <w:szCs w:val="22"/>
        </w:rPr>
      </w:pPr>
    </w:p>
    <w:p w14:paraId="5C7D6CB5" w14:textId="77777777" w:rsidR="002937FA" w:rsidRPr="009740D4" w:rsidRDefault="009740D4" w:rsidP="005940DF">
      <w:pPr>
        <w:rPr>
          <w:rFonts w:ascii="Raleway" w:hAnsi="Raleway" w:cs="Arial"/>
          <w:b/>
          <w:color w:val="1BFD1B"/>
          <w:sz w:val="22"/>
          <w:szCs w:val="22"/>
        </w:rPr>
      </w:pPr>
      <w:r w:rsidRPr="009740D4">
        <w:rPr>
          <w:rFonts w:ascii="Raleway" w:hAnsi="Raleway" w:cs="Arial"/>
          <w:b/>
          <w:color w:val="1BFD1B"/>
          <w:sz w:val="22"/>
          <w:szCs w:val="22"/>
        </w:rPr>
        <w:t>Promotors</w:t>
      </w:r>
    </w:p>
    <w:p w14:paraId="52C03A8A" w14:textId="77777777" w:rsidR="009740D4" w:rsidRDefault="009740D4" w:rsidP="005940DF">
      <w:pPr>
        <w:rPr>
          <w:rFonts w:ascii="Raleway" w:hAnsi="Raleway" w:cs="Arial"/>
          <w:b/>
          <w:color w:val="FFC000"/>
          <w:sz w:val="22"/>
          <w:szCs w:val="22"/>
        </w:rPr>
      </w:pPr>
    </w:p>
    <w:p w14:paraId="3392915B" w14:textId="77777777" w:rsidR="009740D4" w:rsidRPr="009740D4" w:rsidRDefault="009740D4" w:rsidP="005940DF">
      <w:pPr>
        <w:rPr>
          <w:rFonts w:ascii="Raleway" w:hAnsi="Raleway" w:cs="Arial"/>
          <w:b/>
          <w:color w:val="FFC000"/>
          <w:sz w:val="22"/>
          <w:szCs w:val="22"/>
        </w:rPr>
      </w:pPr>
      <w:r w:rsidRPr="009740D4">
        <w:rPr>
          <w:rFonts w:ascii="Raleway" w:hAnsi="Raleway" w:cs="Arial"/>
          <w:b/>
          <w:color w:val="FFC000"/>
          <w:sz w:val="22"/>
          <w:szCs w:val="22"/>
        </w:rPr>
        <w:t>Passives</w:t>
      </w:r>
    </w:p>
    <w:p w14:paraId="18DF2601" w14:textId="77777777" w:rsidR="009740D4" w:rsidRDefault="009740D4" w:rsidP="005940DF">
      <w:pPr>
        <w:rPr>
          <w:rFonts w:ascii="Raleway" w:hAnsi="Raleway" w:cs="Arial"/>
          <w:b/>
          <w:color w:val="FF0000"/>
          <w:sz w:val="22"/>
          <w:szCs w:val="22"/>
        </w:rPr>
      </w:pPr>
    </w:p>
    <w:p w14:paraId="43C1B4F4" w14:textId="77777777" w:rsidR="009740D4" w:rsidRDefault="009740D4" w:rsidP="005940DF">
      <w:pPr>
        <w:rPr>
          <w:rFonts w:ascii="Raleway" w:hAnsi="Raleway" w:cs="Arial"/>
          <w:b/>
          <w:color w:val="FF0000"/>
          <w:sz w:val="22"/>
          <w:szCs w:val="22"/>
        </w:rPr>
      </w:pPr>
      <w:r w:rsidRPr="009740D4">
        <w:rPr>
          <w:rFonts w:ascii="Raleway" w:hAnsi="Raleway" w:cs="Arial"/>
          <w:b/>
          <w:color w:val="FF0000"/>
          <w:sz w:val="22"/>
          <w:szCs w:val="22"/>
        </w:rPr>
        <w:t>Detractors</w:t>
      </w:r>
    </w:p>
    <w:p w14:paraId="7947BE24" w14:textId="77777777" w:rsidR="009740D4" w:rsidRDefault="009740D4" w:rsidP="005940DF">
      <w:pPr>
        <w:rPr>
          <w:rFonts w:ascii="Raleway" w:hAnsi="Raleway" w:cs="Arial"/>
          <w:b/>
          <w:color w:val="FF0000"/>
          <w:sz w:val="22"/>
          <w:szCs w:val="22"/>
        </w:rPr>
      </w:pPr>
    </w:p>
    <w:p w14:paraId="5056728C" w14:textId="77777777" w:rsidR="009740D4" w:rsidRDefault="009740D4" w:rsidP="005940DF">
      <w:pPr>
        <w:rPr>
          <w:rFonts w:ascii="Raleway" w:hAnsi="Raleway" w:cs="Arial"/>
          <w:b/>
          <w:color w:val="FF0000"/>
          <w:sz w:val="22"/>
          <w:szCs w:val="22"/>
        </w:rPr>
      </w:pPr>
    </w:p>
    <w:p w14:paraId="1F754E49" w14:textId="77777777" w:rsidR="009740D4" w:rsidRDefault="009740D4" w:rsidP="005940DF">
      <w:pPr>
        <w:rPr>
          <w:rFonts w:ascii="Raleway" w:hAnsi="Raleway" w:cs="Arial"/>
          <w:b/>
          <w:color w:val="FF0000"/>
          <w:sz w:val="22"/>
          <w:szCs w:val="22"/>
        </w:rPr>
      </w:pPr>
    </w:p>
    <w:p w14:paraId="72490FCC" w14:textId="77777777" w:rsidR="009740D4" w:rsidRDefault="009740D4" w:rsidP="005940DF">
      <w:pPr>
        <w:rPr>
          <w:noProof/>
          <w:lang w:val="en-NZ" w:eastAsia="en-NZ"/>
        </w:rPr>
      </w:pPr>
      <w:proofErr w:type="gramStart"/>
      <w:r w:rsidRPr="009740D4">
        <w:rPr>
          <w:rFonts w:ascii="Georgia" w:hAnsi="Georgia" w:cs="Arial"/>
          <w:b/>
          <w:color w:val="003A49"/>
          <w:sz w:val="36"/>
          <w:szCs w:val="36"/>
        </w:rPr>
        <w:t>Take Action</w:t>
      </w:r>
      <w:proofErr w:type="gramEnd"/>
      <w:r w:rsidRPr="009740D4">
        <w:rPr>
          <w:rFonts w:ascii="Georgia" w:hAnsi="Georgia" w:cs="Arial"/>
          <w:b/>
          <w:color w:val="003A49"/>
          <w:sz w:val="36"/>
          <w:szCs w:val="36"/>
        </w:rPr>
        <w:t>!</w:t>
      </w:r>
      <w:r w:rsidRPr="009740D4">
        <w:rPr>
          <w:noProof/>
          <w:lang w:val="en-NZ" w:eastAsia="en-NZ"/>
        </w:rPr>
        <w:t xml:space="preserve"> </w:t>
      </w:r>
    </w:p>
    <w:p w14:paraId="77EFF7AC" w14:textId="77777777" w:rsidR="009740D4" w:rsidRDefault="009740D4" w:rsidP="005940DF">
      <w:pPr>
        <w:rPr>
          <w:noProof/>
          <w:lang w:val="en-NZ" w:eastAsia="en-NZ"/>
        </w:rPr>
      </w:pPr>
    </w:p>
    <w:p w14:paraId="4BFD7759" w14:textId="77777777" w:rsidR="009740D4" w:rsidRPr="009740D4" w:rsidRDefault="009740D4" w:rsidP="005940DF">
      <w:pPr>
        <w:rPr>
          <w:rFonts w:ascii="Raleway" w:hAnsi="Raleway" w:cs="Arial"/>
          <w:sz w:val="22"/>
          <w:szCs w:val="22"/>
        </w:rPr>
      </w:pPr>
      <w:r w:rsidRPr="009740D4">
        <w:rPr>
          <w:rFonts w:ascii="Raleway" w:hAnsi="Raleway" w:cs="Arial"/>
          <w:sz w:val="22"/>
          <w:szCs w:val="22"/>
        </w:rPr>
        <w:t xml:space="preserve">1-3 actions you can take in order to lift your net promotor score. </w:t>
      </w:r>
    </w:p>
    <w:p w14:paraId="55D86088" w14:textId="77777777" w:rsidR="009740D4" w:rsidRDefault="009740D4" w:rsidP="005940DF">
      <w:pPr>
        <w:rPr>
          <w:rFonts w:ascii="Raleway" w:hAnsi="Raleway" w:cs="Arial"/>
          <w:sz w:val="22"/>
          <w:szCs w:val="22"/>
        </w:rPr>
      </w:pPr>
      <w:r>
        <w:rPr>
          <w:rFonts w:ascii="Georgia" w:hAnsi="Georgia" w:cs="Arial"/>
          <w:b/>
          <w:noProof/>
          <w:color w:val="003A49"/>
          <w:sz w:val="36"/>
          <w:szCs w:val="36"/>
          <w:lang w:val="en-NZ" w:eastAsia="en-NZ"/>
        </w:rPr>
        <mc:AlternateContent>
          <mc:Choice Requires="wps">
            <w:drawing>
              <wp:anchor distT="0" distB="0" distL="114300" distR="114300" simplePos="0" relativeHeight="251663360" behindDoc="0" locked="0" layoutInCell="1" allowOverlap="1" wp14:anchorId="45FC8031" wp14:editId="02CEB670">
                <wp:simplePos x="0" y="0"/>
                <wp:positionH relativeFrom="column">
                  <wp:posOffset>-141824</wp:posOffset>
                </wp:positionH>
                <wp:positionV relativeFrom="paragraph">
                  <wp:posOffset>340294</wp:posOffset>
                </wp:positionV>
                <wp:extent cx="6633714" cy="5281449"/>
                <wp:effectExtent l="0" t="0" r="15240" b="14605"/>
                <wp:wrapNone/>
                <wp:docPr id="22" name="Rectangle 22"/>
                <wp:cNvGraphicFramePr/>
                <a:graphic xmlns:a="http://schemas.openxmlformats.org/drawingml/2006/main">
                  <a:graphicData uri="http://schemas.microsoft.com/office/word/2010/wordprocessingShape">
                    <wps:wsp>
                      <wps:cNvSpPr/>
                      <wps:spPr>
                        <a:xfrm>
                          <a:off x="0" y="0"/>
                          <a:ext cx="6633714" cy="5281449"/>
                        </a:xfrm>
                        <a:prstGeom prst="rect">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8C3021C" id="Rectangle 22" o:spid="_x0000_s1026" style="position:absolute;margin-left:-11.15pt;margin-top:26.8pt;width:522.35pt;height:415.8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" fillcolor="white [3201]" strokecolor="#4472c4 [3208]" strokeweight="1pt"/>
            </w:pict>
          </mc:Fallback>
        </mc:AlternateContent>
      </w:r>
      <w:r w:rsidRPr="009740D4">
        <w:rPr>
          <w:rFonts w:ascii="Raleway" w:hAnsi="Raleway" w:cs="Arial"/>
          <w:sz w:val="22"/>
          <w:szCs w:val="22"/>
        </w:rPr>
        <w:t xml:space="preserve">Be as specific, time bound and measurable as possible. </w:t>
      </w:r>
    </w:p>
    <w:p w14:paraId="68FC1B05" w14:textId="77777777" w:rsidR="009740D4" w:rsidRDefault="009740D4" w:rsidP="005940DF">
      <w:pPr>
        <w:rPr>
          <w:rFonts w:ascii="Raleway" w:hAnsi="Raleway" w:cs="Arial"/>
          <w:sz w:val="22"/>
          <w:szCs w:val="22"/>
        </w:rPr>
      </w:pPr>
    </w:p>
    <w:p w14:paraId="2AA571F3" w14:textId="77777777" w:rsidR="009740D4" w:rsidRDefault="009740D4" w:rsidP="005940DF">
      <w:pPr>
        <w:rPr>
          <w:rFonts w:ascii="Raleway" w:hAnsi="Raleway" w:cs="Arial"/>
          <w:sz w:val="22"/>
          <w:szCs w:val="22"/>
        </w:rPr>
      </w:pPr>
    </w:p>
    <w:p w14:paraId="281136AB" w14:textId="77777777" w:rsidR="009740D4" w:rsidRDefault="009740D4" w:rsidP="005940DF">
      <w:pPr>
        <w:rPr>
          <w:rFonts w:ascii="Raleway" w:hAnsi="Raleway" w:cs="Arial"/>
          <w:sz w:val="22"/>
          <w:szCs w:val="22"/>
        </w:rPr>
      </w:pPr>
    </w:p>
    <w:p w14:paraId="376B0B39" w14:textId="77777777" w:rsidR="009740D4" w:rsidRDefault="009740D4" w:rsidP="005940DF">
      <w:pPr>
        <w:rPr>
          <w:rFonts w:ascii="Raleway" w:hAnsi="Raleway" w:cs="Arial"/>
          <w:sz w:val="22"/>
          <w:szCs w:val="22"/>
        </w:rPr>
      </w:pPr>
    </w:p>
    <w:p w14:paraId="209A6007" w14:textId="77777777" w:rsidR="009740D4" w:rsidRDefault="009740D4" w:rsidP="005940DF">
      <w:pPr>
        <w:rPr>
          <w:rFonts w:ascii="Raleway" w:hAnsi="Raleway" w:cs="Arial"/>
          <w:sz w:val="22"/>
          <w:szCs w:val="22"/>
        </w:rPr>
      </w:pPr>
    </w:p>
    <w:p w14:paraId="5D62A99C" w14:textId="77777777" w:rsidR="009740D4" w:rsidRDefault="009740D4" w:rsidP="005940DF">
      <w:pPr>
        <w:rPr>
          <w:rFonts w:ascii="Raleway" w:hAnsi="Raleway" w:cs="Arial"/>
          <w:sz w:val="22"/>
          <w:szCs w:val="22"/>
        </w:rPr>
      </w:pPr>
    </w:p>
    <w:p w14:paraId="2D11A0F0" w14:textId="77777777" w:rsidR="009740D4" w:rsidRDefault="009740D4" w:rsidP="005940DF">
      <w:pPr>
        <w:rPr>
          <w:rFonts w:ascii="Raleway" w:hAnsi="Raleway" w:cs="Arial"/>
          <w:sz w:val="22"/>
          <w:szCs w:val="22"/>
        </w:rPr>
      </w:pPr>
    </w:p>
    <w:p w14:paraId="1857D3CF" w14:textId="77777777" w:rsidR="009740D4" w:rsidRDefault="009740D4" w:rsidP="005940DF">
      <w:pPr>
        <w:rPr>
          <w:rFonts w:ascii="Raleway" w:hAnsi="Raleway" w:cs="Arial"/>
          <w:sz w:val="22"/>
          <w:szCs w:val="22"/>
        </w:rPr>
      </w:pPr>
    </w:p>
    <w:p w14:paraId="7C655DA6" w14:textId="77777777" w:rsidR="009740D4" w:rsidRDefault="009740D4" w:rsidP="005940DF">
      <w:pPr>
        <w:rPr>
          <w:rFonts w:ascii="Raleway" w:hAnsi="Raleway" w:cs="Arial"/>
          <w:sz w:val="22"/>
          <w:szCs w:val="22"/>
        </w:rPr>
      </w:pPr>
    </w:p>
    <w:p w14:paraId="57C6A503" w14:textId="77777777" w:rsidR="009740D4" w:rsidRDefault="009740D4" w:rsidP="005940DF">
      <w:pPr>
        <w:rPr>
          <w:rFonts w:ascii="Raleway" w:hAnsi="Raleway" w:cs="Arial"/>
          <w:sz w:val="22"/>
          <w:szCs w:val="22"/>
        </w:rPr>
      </w:pPr>
    </w:p>
    <w:p w14:paraId="7AB539BB" w14:textId="77777777" w:rsidR="009740D4" w:rsidRDefault="009740D4" w:rsidP="005940DF">
      <w:pPr>
        <w:rPr>
          <w:rFonts w:ascii="Raleway" w:hAnsi="Raleway" w:cs="Arial"/>
          <w:sz w:val="22"/>
          <w:szCs w:val="22"/>
        </w:rPr>
      </w:pPr>
    </w:p>
    <w:p w14:paraId="1574AC61" w14:textId="77777777" w:rsidR="009740D4" w:rsidRDefault="009740D4" w:rsidP="005940DF">
      <w:pPr>
        <w:rPr>
          <w:rFonts w:ascii="Raleway" w:hAnsi="Raleway" w:cs="Arial"/>
          <w:sz w:val="22"/>
          <w:szCs w:val="22"/>
        </w:rPr>
      </w:pPr>
    </w:p>
    <w:p w14:paraId="3805B904" w14:textId="77777777" w:rsidR="009740D4" w:rsidRDefault="009740D4" w:rsidP="005940DF">
      <w:pPr>
        <w:rPr>
          <w:rFonts w:ascii="Raleway" w:hAnsi="Raleway" w:cs="Arial"/>
          <w:sz w:val="22"/>
          <w:szCs w:val="22"/>
        </w:rPr>
      </w:pPr>
    </w:p>
    <w:p w14:paraId="4E9795A2" w14:textId="77777777" w:rsidR="009740D4" w:rsidRDefault="009740D4" w:rsidP="005940DF">
      <w:pPr>
        <w:rPr>
          <w:rFonts w:ascii="Raleway" w:hAnsi="Raleway" w:cs="Arial"/>
          <w:sz w:val="22"/>
          <w:szCs w:val="22"/>
        </w:rPr>
      </w:pPr>
    </w:p>
    <w:p w14:paraId="2854571F" w14:textId="77777777" w:rsidR="009740D4" w:rsidRDefault="009740D4" w:rsidP="005940DF">
      <w:pPr>
        <w:rPr>
          <w:rFonts w:ascii="Raleway" w:hAnsi="Raleway" w:cs="Arial"/>
          <w:sz w:val="22"/>
          <w:szCs w:val="22"/>
        </w:rPr>
      </w:pPr>
    </w:p>
    <w:p w14:paraId="469F0FFC" w14:textId="77777777" w:rsidR="009740D4" w:rsidRDefault="009740D4" w:rsidP="005940DF">
      <w:pPr>
        <w:rPr>
          <w:rFonts w:ascii="Raleway" w:hAnsi="Raleway" w:cs="Arial"/>
          <w:sz w:val="22"/>
          <w:szCs w:val="22"/>
        </w:rPr>
      </w:pPr>
    </w:p>
    <w:p w14:paraId="5F351A93" w14:textId="77777777" w:rsidR="009740D4" w:rsidRDefault="009740D4" w:rsidP="005940DF">
      <w:pPr>
        <w:rPr>
          <w:rFonts w:ascii="Raleway" w:hAnsi="Raleway" w:cs="Arial"/>
          <w:sz w:val="22"/>
          <w:szCs w:val="22"/>
        </w:rPr>
      </w:pPr>
    </w:p>
    <w:p w14:paraId="1349660D" w14:textId="77777777" w:rsidR="009740D4" w:rsidRDefault="009740D4" w:rsidP="005940DF">
      <w:pPr>
        <w:rPr>
          <w:rFonts w:ascii="Raleway" w:hAnsi="Raleway" w:cs="Arial"/>
          <w:sz w:val="22"/>
          <w:szCs w:val="22"/>
        </w:rPr>
      </w:pPr>
    </w:p>
    <w:p w14:paraId="01DCC2BD" w14:textId="77777777" w:rsidR="009740D4" w:rsidRDefault="009740D4" w:rsidP="005940DF">
      <w:pPr>
        <w:rPr>
          <w:rFonts w:ascii="Raleway" w:hAnsi="Raleway" w:cs="Arial"/>
          <w:sz w:val="22"/>
          <w:szCs w:val="22"/>
        </w:rPr>
      </w:pPr>
    </w:p>
    <w:p w14:paraId="0D27811D" w14:textId="77777777" w:rsidR="009740D4" w:rsidRDefault="009740D4" w:rsidP="005940DF">
      <w:pPr>
        <w:rPr>
          <w:rFonts w:ascii="Raleway" w:hAnsi="Raleway" w:cs="Arial"/>
          <w:sz w:val="22"/>
          <w:szCs w:val="22"/>
        </w:rPr>
      </w:pPr>
    </w:p>
    <w:p w14:paraId="3F90EEB5" w14:textId="77777777" w:rsidR="009740D4" w:rsidRDefault="009740D4" w:rsidP="005940DF">
      <w:pPr>
        <w:rPr>
          <w:rFonts w:ascii="Raleway" w:hAnsi="Raleway" w:cs="Arial"/>
          <w:sz w:val="22"/>
          <w:szCs w:val="22"/>
        </w:rPr>
      </w:pPr>
    </w:p>
    <w:p w14:paraId="362276ED" w14:textId="77777777" w:rsidR="009740D4" w:rsidRDefault="009740D4" w:rsidP="005940DF">
      <w:pPr>
        <w:rPr>
          <w:rFonts w:ascii="Raleway" w:hAnsi="Raleway" w:cs="Arial"/>
          <w:sz w:val="22"/>
          <w:szCs w:val="22"/>
        </w:rPr>
      </w:pPr>
    </w:p>
    <w:p w14:paraId="63394334" w14:textId="77777777" w:rsidR="009740D4" w:rsidRDefault="009740D4" w:rsidP="005940DF">
      <w:pPr>
        <w:rPr>
          <w:rFonts w:ascii="Raleway" w:hAnsi="Raleway" w:cs="Arial"/>
          <w:sz w:val="22"/>
          <w:szCs w:val="22"/>
        </w:rPr>
      </w:pPr>
    </w:p>
    <w:p w14:paraId="26D40B51" w14:textId="77777777" w:rsidR="009740D4" w:rsidRDefault="009740D4" w:rsidP="005940DF">
      <w:pPr>
        <w:rPr>
          <w:rFonts w:ascii="Raleway" w:hAnsi="Raleway" w:cs="Arial"/>
          <w:sz w:val="22"/>
          <w:szCs w:val="22"/>
        </w:rPr>
      </w:pPr>
    </w:p>
    <w:p w14:paraId="2FC2EBB5" w14:textId="77777777" w:rsidR="009740D4" w:rsidRDefault="009740D4" w:rsidP="005940DF">
      <w:pPr>
        <w:rPr>
          <w:rFonts w:ascii="Raleway" w:hAnsi="Raleway" w:cs="Arial"/>
          <w:sz w:val="22"/>
          <w:szCs w:val="22"/>
        </w:rPr>
      </w:pPr>
    </w:p>
    <w:p w14:paraId="63D94AF4" w14:textId="77777777" w:rsidR="009740D4" w:rsidRDefault="009740D4" w:rsidP="005940DF">
      <w:pPr>
        <w:rPr>
          <w:rFonts w:ascii="Raleway" w:hAnsi="Raleway" w:cs="Arial"/>
          <w:sz w:val="22"/>
          <w:szCs w:val="22"/>
        </w:rPr>
      </w:pPr>
    </w:p>
    <w:p w14:paraId="221D686E" w14:textId="77777777" w:rsidR="009740D4" w:rsidRDefault="009740D4" w:rsidP="005940DF">
      <w:pPr>
        <w:rPr>
          <w:rFonts w:ascii="Raleway" w:hAnsi="Raleway" w:cs="Arial"/>
          <w:sz w:val="22"/>
          <w:szCs w:val="22"/>
        </w:rPr>
      </w:pPr>
    </w:p>
    <w:p w14:paraId="5D3C0C1E" w14:textId="77777777" w:rsidR="009740D4" w:rsidRDefault="009740D4" w:rsidP="005940DF">
      <w:pPr>
        <w:rPr>
          <w:rFonts w:ascii="Raleway" w:hAnsi="Raleway" w:cs="Arial"/>
          <w:sz w:val="22"/>
          <w:szCs w:val="22"/>
        </w:rPr>
      </w:pPr>
    </w:p>
    <w:p w14:paraId="63A9B1AA" w14:textId="77777777" w:rsidR="009740D4" w:rsidRDefault="009740D4" w:rsidP="005940DF">
      <w:pPr>
        <w:rPr>
          <w:rFonts w:ascii="Raleway" w:hAnsi="Raleway" w:cs="Arial"/>
          <w:sz w:val="22"/>
          <w:szCs w:val="22"/>
        </w:rPr>
      </w:pPr>
    </w:p>
    <w:p w14:paraId="0011ADA3" w14:textId="77777777" w:rsidR="009740D4" w:rsidRDefault="009740D4" w:rsidP="005940DF">
      <w:pPr>
        <w:rPr>
          <w:rFonts w:ascii="Raleway" w:hAnsi="Raleway" w:cs="Arial"/>
          <w:sz w:val="22"/>
          <w:szCs w:val="22"/>
        </w:rPr>
      </w:pPr>
    </w:p>
    <w:p w14:paraId="413F08C0" w14:textId="77777777" w:rsidR="009740D4" w:rsidRDefault="009740D4" w:rsidP="005940DF">
      <w:pPr>
        <w:rPr>
          <w:rFonts w:ascii="Raleway" w:hAnsi="Raleway" w:cs="Arial"/>
          <w:sz w:val="22"/>
          <w:szCs w:val="22"/>
        </w:rPr>
      </w:pPr>
    </w:p>
    <w:p w14:paraId="2A3F92FB" w14:textId="77777777" w:rsidR="009740D4" w:rsidRDefault="009740D4" w:rsidP="005940DF">
      <w:pPr>
        <w:rPr>
          <w:rFonts w:ascii="Raleway" w:hAnsi="Raleway" w:cs="Arial"/>
          <w:sz w:val="22"/>
          <w:szCs w:val="22"/>
        </w:rPr>
      </w:pPr>
    </w:p>
    <w:p w14:paraId="63F67781" w14:textId="77777777" w:rsidR="009740D4" w:rsidRDefault="009740D4" w:rsidP="005940DF">
      <w:pPr>
        <w:rPr>
          <w:rFonts w:ascii="Raleway" w:hAnsi="Raleway" w:cs="Arial"/>
          <w:sz w:val="22"/>
          <w:szCs w:val="22"/>
        </w:rPr>
      </w:pPr>
    </w:p>
    <w:p w14:paraId="01538548" w14:textId="77777777" w:rsidR="009740D4" w:rsidRDefault="009740D4" w:rsidP="005940DF">
      <w:pPr>
        <w:rPr>
          <w:rFonts w:ascii="Raleway" w:hAnsi="Raleway" w:cs="Arial"/>
          <w:sz w:val="22"/>
          <w:szCs w:val="22"/>
        </w:rPr>
      </w:pPr>
    </w:p>
    <w:p w14:paraId="7C2CC078" w14:textId="77777777" w:rsidR="009740D4" w:rsidRDefault="009740D4" w:rsidP="005940DF">
      <w:pPr>
        <w:rPr>
          <w:rFonts w:ascii="Raleway" w:hAnsi="Raleway" w:cs="Arial"/>
          <w:sz w:val="22"/>
          <w:szCs w:val="22"/>
        </w:rPr>
      </w:pPr>
    </w:p>
    <w:p w14:paraId="5BE0A6F7" w14:textId="77777777" w:rsidR="009740D4" w:rsidRDefault="00CF38B1" w:rsidP="005940DF">
      <w:pPr>
        <w:rPr>
          <w:rFonts w:ascii="Georgia" w:hAnsi="Georgia" w:cs="Arial"/>
          <w:b/>
          <w:color w:val="003A49"/>
          <w:sz w:val="36"/>
          <w:szCs w:val="36"/>
        </w:rPr>
      </w:pPr>
      <w:r w:rsidRPr="00550B9F">
        <w:rPr>
          <w:rFonts w:ascii="Georgia" w:hAnsi="Georgia" w:cs="Arial"/>
          <w:b/>
          <w:noProof/>
          <w:color w:val="003A49"/>
          <w:sz w:val="36"/>
          <w:szCs w:val="36"/>
          <w:lang w:val="en-NZ"/>
        </w:rPr>
        <w:drawing>
          <wp:anchor distT="0" distB="0" distL="114300" distR="114300" simplePos="0" relativeHeight="251664384" behindDoc="0" locked="0" layoutInCell="1" allowOverlap="1" wp14:anchorId="4F39A9F9" wp14:editId="723A93A4">
            <wp:simplePos x="0" y="0"/>
            <wp:positionH relativeFrom="column">
              <wp:posOffset>2759075</wp:posOffset>
            </wp:positionH>
            <wp:positionV relativeFrom="paragraph">
              <wp:posOffset>-460128</wp:posOffset>
            </wp:positionV>
            <wp:extent cx="4081346" cy="2628135"/>
            <wp:effectExtent l="0" t="0" r="0" b="1270"/>
            <wp:wrapNone/>
            <wp:docPr id="23" name="Picture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Picture 1"/>
                    <pic:cNvPicPr>
                      <a:picLocks noGrp="1" noChangeAspect="1"/>
                    </pic:cNvPicPr>
                  </pic:nvPicPr>
                  <pic:blipFill rotWithShape="1">
                    <a:blip r:embed="rId13">
                      <a:extLst>
                        <a:ext uri="{BEBA8EAE-BF5A-486C-A8C5-ECC9F3942E4B}">
                          <a14:imgProps xmlns:a14="http://schemas.microsoft.com/office/drawing/2010/main">
                            <a14:imgLayer r:embed="rId14">
                              <a14:imgEffect>
                                <a14:backgroundRemoval t="5464" b="99454" l="9455" r="90182">
                                  <a14:foregroundMark x1="57455" y1="15301" x2="64727" y2="8743"/>
                                  <a14:foregroundMark x1="64727" y1="8743" x2="70182" y2="16940"/>
                                  <a14:foregroundMark x1="70182" y1="16940" x2="70182" y2="16940"/>
                                  <a14:foregroundMark x1="45818" y1="73770" x2="45818" y2="98361"/>
                                  <a14:foregroundMark x1="45818" y1="98361" x2="46545" y2="98361"/>
                                  <a14:foregroundMark x1="60364" y1="80328" x2="65091" y2="71038"/>
                                  <a14:foregroundMark x1="65091" y1="71038" x2="71273" y2="64481"/>
                                  <a14:foregroundMark x1="71273" y1="64481" x2="75273" y2="55191"/>
                                  <a14:foregroundMark x1="75273" y1="55191" x2="83636" y2="59563"/>
                                  <a14:foregroundMark x1="83636" y1="59563" x2="87636" y2="69399"/>
                                  <a14:foregroundMark x1="87636" y1="69399" x2="90545" y2="99454"/>
                                  <a14:foregroundMark x1="66545" y1="8743" x2="66545" y2="8743"/>
                                  <a14:foregroundMark x1="65455" y1="7104" x2="65455" y2="7104"/>
                                  <a14:foregroundMark x1="65091" y1="6011" x2="65091" y2="6011"/>
                                  <a14:foregroundMark x1="63636" y1="5464" x2="63636" y2="5464"/>
                                  <a14:foregroundMark x1="62545" y1="4918" x2="62545" y2="4918"/>
                                  <a14:foregroundMark x1="61091" y1="6011" x2="61091" y2="6011"/>
                                  <a14:foregroundMark x1="74909" y1="37158" x2="74909" y2="37158"/>
                                </a14:backgroundRemoval>
                              </a14:imgEffect>
                            </a14:imgLayer>
                          </a14:imgProps>
                        </a:ext>
                        <a:ext uri="{28A0092B-C50C-407E-A947-70E740481C1C}">
                          <a14:useLocalDpi xmlns:a14="http://schemas.microsoft.com/office/drawing/2010/main" val="0"/>
                        </a:ext>
                      </a:extLst>
                    </a:blip>
                    <a:srcRect t="10751"/>
                    <a:stretch/>
                  </pic:blipFill>
                  <pic:spPr bwMode="auto">
                    <a:xfrm>
                      <a:off x="0" y="0"/>
                      <a:ext cx="4081346" cy="26281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740D4" w:rsidRPr="00550B9F">
        <w:rPr>
          <w:rFonts w:ascii="Georgia" w:hAnsi="Georgia" w:cs="Arial"/>
          <w:b/>
          <w:color w:val="003A49"/>
          <w:sz w:val="36"/>
          <w:szCs w:val="36"/>
        </w:rPr>
        <w:t>Beware of the False Customer</w:t>
      </w:r>
    </w:p>
    <w:p w14:paraId="54724259" w14:textId="77777777" w:rsidR="00550B9F" w:rsidRDefault="00550B9F" w:rsidP="005940DF">
      <w:pPr>
        <w:rPr>
          <w:rFonts w:ascii="Georgia" w:hAnsi="Georgia" w:cs="Arial"/>
          <w:b/>
          <w:color w:val="003A49"/>
          <w:sz w:val="36"/>
          <w:szCs w:val="36"/>
        </w:rPr>
      </w:pPr>
    </w:p>
    <w:p w14:paraId="3E682A65" w14:textId="77777777" w:rsidR="00550B9F" w:rsidRDefault="00550B9F" w:rsidP="005940DF">
      <w:pPr>
        <w:rPr>
          <w:rFonts w:ascii="Georgia" w:hAnsi="Georgia" w:cs="Arial"/>
          <w:b/>
          <w:color w:val="003A49"/>
          <w:sz w:val="36"/>
          <w:szCs w:val="36"/>
        </w:rPr>
      </w:pPr>
    </w:p>
    <w:p w14:paraId="3D2F4B45" w14:textId="77777777" w:rsidR="00550B9F" w:rsidRDefault="00550B9F" w:rsidP="005940DF">
      <w:pPr>
        <w:rPr>
          <w:rFonts w:ascii="Georgia" w:hAnsi="Georgia" w:cs="Arial"/>
          <w:b/>
          <w:color w:val="003A49"/>
          <w:sz w:val="36"/>
          <w:szCs w:val="36"/>
        </w:rPr>
      </w:pPr>
    </w:p>
    <w:p w14:paraId="5A676317" w14:textId="77777777" w:rsidR="00550B9F" w:rsidRDefault="00550B9F" w:rsidP="005940DF">
      <w:pPr>
        <w:rPr>
          <w:rFonts w:ascii="Georgia" w:hAnsi="Georgia" w:cs="Arial"/>
          <w:b/>
          <w:color w:val="003A49"/>
          <w:sz w:val="36"/>
          <w:szCs w:val="36"/>
        </w:rPr>
      </w:pPr>
    </w:p>
    <w:p w14:paraId="4B515F11" w14:textId="77777777" w:rsidR="00550B9F" w:rsidRDefault="00550B9F" w:rsidP="005940DF">
      <w:pPr>
        <w:rPr>
          <w:rFonts w:ascii="Georgia" w:hAnsi="Georgia" w:cs="Arial"/>
          <w:b/>
          <w:color w:val="003A49"/>
          <w:sz w:val="36"/>
          <w:szCs w:val="36"/>
        </w:rPr>
      </w:pPr>
    </w:p>
    <w:p w14:paraId="0BB8F6BB" w14:textId="77777777" w:rsidR="00550B9F" w:rsidRDefault="00550B9F" w:rsidP="005940DF">
      <w:pPr>
        <w:rPr>
          <w:rFonts w:ascii="Georgia" w:hAnsi="Georgia" w:cs="Arial"/>
          <w:b/>
          <w:color w:val="003A49"/>
          <w:sz w:val="36"/>
          <w:szCs w:val="36"/>
        </w:rPr>
      </w:pPr>
    </w:p>
    <w:p w14:paraId="51DE1875" w14:textId="77777777" w:rsidR="00550B9F" w:rsidRDefault="00550B9F" w:rsidP="005940DF">
      <w:pPr>
        <w:rPr>
          <w:rFonts w:ascii="Georgia" w:hAnsi="Georgia" w:cs="Arial"/>
          <w:b/>
          <w:color w:val="003A49"/>
          <w:sz w:val="36"/>
          <w:szCs w:val="36"/>
        </w:rPr>
      </w:pPr>
    </w:p>
    <w:p w14:paraId="505D2701" w14:textId="77777777" w:rsidR="00550B9F" w:rsidRDefault="00550B9F" w:rsidP="005940DF">
      <w:pPr>
        <w:rPr>
          <w:rFonts w:ascii="Georgia" w:hAnsi="Georgia" w:cs="Arial"/>
          <w:b/>
          <w:color w:val="003A49"/>
          <w:sz w:val="36"/>
          <w:szCs w:val="36"/>
        </w:rPr>
      </w:pPr>
    </w:p>
    <w:p w14:paraId="20AE3DC9" w14:textId="77777777" w:rsidR="00550B9F" w:rsidRDefault="00550B9F" w:rsidP="005940DF">
      <w:pPr>
        <w:rPr>
          <w:rFonts w:ascii="Georgia" w:hAnsi="Georgia" w:cs="Arial"/>
          <w:b/>
          <w:color w:val="003A49"/>
          <w:sz w:val="36"/>
          <w:szCs w:val="36"/>
        </w:rPr>
      </w:pPr>
    </w:p>
    <w:p w14:paraId="57851B7D" w14:textId="77777777" w:rsidR="00550B9F" w:rsidRDefault="00550B9F" w:rsidP="005940DF">
      <w:pPr>
        <w:rPr>
          <w:rFonts w:ascii="Georgia" w:hAnsi="Georgia" w:cs="Arial"/>
          <w:b/>
          <w:color w:val="003A49"/>
          <w:sz w:val="36"/>
          <w:szCs w:val="36"/>
        </w:rPr>
      </w:pPr>
    </w:p>
    <w:p w14:paraId="287C7197" w14:textId="085882AB" w:rsidR="00550B9F" w:rsidRPr="00550B9F" w:rsidRDefault="006A66D2" w:rsidP="005940DF">
      <w:pPr>
        <w:rPr>
          <w:rFonts w:ascii="Georgia" w:hAnsi="Georgia" w:cs="Arial"/>
          <w:b/>
          <w:color w:val="003A49"/>
          <w:sz w:val="36"/>
          <w:szCs w:val="36"/>
        </w:rPr>
      </w:pPr>
      <w:r w:rsidRPr="00FC7157">
        <w:rPr>
          <w:b/>
          <w:noProof/>
        </w:rPr>
        <mc:AlternateContent>
          <mc:Choice Requires="wps">
            <w:drawing>
              <wp:anchor distT="45720" distB="45720" distL="114300" distR="114300" simplePos="0" relativeHeight="251672576" behindDoc="0" locked="0" layoutInCell="1" allowOverlap="1" wp14:anchorId="46997F5C" wp14:editId="473A0E94">
                <wp:simplePos x="0" y="0"/>
                <wp:positionH relativeFrom="margin">
                  <wp:posOffset>-150333</wp:posOffset>
                </wp:positionH>
                <wp:positionV relativeFrom="paragraph">
                  <wp:posOffset>5877560</wp:posOffset>
                </wp:positionV>
                <wp:extent cx="6634717" cy="1404620"/>
                <wp:effectExtent l="0" t="0" r="0" b="0"/>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4717" cy="1404620"/>
                        </a:xfrm>
                        <a:prstGeom prst="rect">
                          <a:avLst/>
                        </a:prstGeom>
                        <a:noFill/>
                        <a:ln w="9525">
                          <a:noFill/>
                          <a:miter lim="800000"/>
                          <a:headEnd/>
                          <a:tailEnd/>
                        </a:ln>
                      </wps:spPr>
                      <wps:txbx>
                        <w:txbxContent>
                          <w:p w14:paraId="15797FDA" w14:textId="77777777" w:rsidR="006A66D2" w:rsidRPr="00A929BC" w:rsidRDefault="006A66D2" w:rsidP="006A66D2">
                            <w:pPr>
                              <w:pBdr>
                                <w:top w:val="single" w:sz="4" w:space="1" w:color="auto"/>
                              </w:pBdr>
                              <w:rPr>
                                <w:rFonts w:ascii="Raleway" w:hAnsi="Raleway"/>
                                <w:i/>
                                <w:iCs/>
                                <w:color w:val="003949"/>
                                <w:sz w:val="16"/>
                                <w:szCs w:val="16"/>
                              </w:rPr>
                            </w:pPr>
                            <w:r w:rsidRPr="00A929BC">
                              <w:rPr>
                                <w:rFonts w:ascii="Raleway" w:hAnsi="Raleway"/>
                                <w:i/>
                                <w:iCs/>
                                <w:color w:val="003949"/>
                                <w:sz w:val="16"/>
                                <w:szCs w:val="16"/>
                              </w:rPr>
                              <w:t xml:space="preserve">© Culture by Design Limited 2020. All rights reserved. All content (texts, trademarks, illustrations, photos, graphics, files, designs, arrangements, etc.) in this document (except where stated otherwise) are owned by Culture by Design Limited and protected by copyright and other intellectual property legislation. Unless stated otherwise, no content in this presentation may be copied, distributed, or used for any other purpose, without the prior and express written consent from Culture by Design Limited.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6997F5C" id="Text Box 2" o:spid="_x0000_s1028" type="#_x0000_t202" style="position:absolute;margin-left:-11.85pt;margin-top:462.8pt;width:522.4pt;height:110.6pt;z-index:25167257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" filled="f" stroked="f">
                <v:textbox style="mso-fit-shape-to-text:t">
                  <w:txbxContent>
                    <w:p w14:paraId="15797FDA" w14:textId="77777777" w:rsidR="006A66D2" w:rsidRPr="00A929BC" w:rsidRDefault="006A66D2" w:rsidP="006A66D2">
                      <w:pPr>
                        <w:pBdr>
                          <w:top w:val="single" w:sz="4" w:space="1" w:color="auto"/>
                        </w:pBdr>
                        <w:rPr>
                          <w:rFonts w:ascii="Raleway" w:hAnsi="Raleway"/>
                          <w:i/>
                          <w:iCs/>
                          <w:color w:val="003949"/>
                          <w:sz w:val="16"/>
                          <w:szCs w:val="16"/>
                        </w:rPr>
                      </w:pPr>
                      <w:r w:rsidRPr="00A929BC">
                        <w:rPr>
                          <w:rFonts w:ascii="Raleway" w:hAnsi="Raleway"/>
                          <w:i/>
                          <w:iCs/>
                          <w:color w:val="003949"/>
                          <w:sz w:val="16"/>
                          <w:szCs w:val="16"/>
                        </w:rPr>
                        <w:t xml:space="preserve">© Culture by Design Limited 2020. All rights reserved. All content (texts, trademarks, illustrations, photos, graphics, files, designs, arrangements, etc.) in this document (except where stated otherwise) are owned by Culture by Design Limited and protected by copyright and other intellectual property legislation. Unless stated otherwise, no content in this presentation may be copied, distributed, or used for any other purpose, without the prior and express written consent from Culture by Design Limited. </w:t>
                      </w:r>
                    </w:p>
                  </w:txbxContent>
                </v:textbox>
                <w10:wrap anchorx="margin"/>
              </v:shape>
            </w:pict>
          </mc:Fallback>
        </mc:AlternateContent>
      </w:r>
      <w:r w:rsidR="00CF38B1" w:rsidRPr="00550B9F">
        <w:rPr>
          <w:rFonts w:ascii="Georgia" w:hAnsi="Georgia" w:cs="Arial"/>
          <w:b/>
          <w:noProof/>
          <w:color w:val="003A49"/>
          <w:sz w:val="36"/>
          <w:szCs w:val="36"/>
          <w:lang w:val="en-NZ"/>
        </w:rPr>
        <mc:AlternateContent>
          <mc:Choice Requires="wpg">
            <w:drawing>
              <wp:anchor distT="0" distB="0" distL="114300" distR="114300" simplePos="0" relativeHeight="251666432" behindDoc="0" locked="0" layoutInCell="1" allowOverlap="1" wp14:anchorId="4C3EF7C8" wp14:editId="26B4A194">
                <wp:simplePos x="0" y="0"/>
                <wp:positionH relativeFrom="column">
                  <wp:posOffset>-358050</wp:posOffset>
                </wp:positionH>
                <wp:positionV relativeFrom="paragraph">
                  <wp:posOffset>619579</wp:posOffset>
                </wp:positionV>
                <wp:extent cx="7003415" cy="3201670"/>
                <wp:effectExtent l="0" t="0" r="0" b="17780"/>
                <wp:wrapNone/>
                <wp:docPr id="9219" name="Group 1"/>
                <wp:cNvGraphicFramePr/>
                <a:graphic xmlns:a="http://schemas.openxmlformats.org/drawingml/2006/main">
                  <a:graphicData uri="http://schemas.microsoft.com/office/word/2010/wordprocessingGroup">
                    <wpg:wgp>
                      <wpg:cNvGrpSpPr/>
                      <wpg:grpSpPr>
                        <a:xfrm>
                          <a:off x="0" y="0"/>
                          <a:ext cx="7003415" cy="3201670"/>
                          <a:chOff x="0" y="0"/>
                          <a:chExt cx="9760788" cy="4644425"/>
                        </a:xfrm>
                      </wpg:grpSpPr>
                      <wps:wsp>
                        <wps:cNvPr id="9220" name="Arc 9220"/>
                        <wps:cNvSpPr/>
                        <wps:spPr>
                          <a:xfrm rot="11202469">
                            <a:off x="1855821" y="2389388"/>
                            <a:ext cx="2086606" cy="1766329"/>
                          </a:xfrm>
                          <a:prstGeom prst="arc">
                            <a:avLst/>
                          </a:prstGeom>
                          <a:ln w="76200">
                            <a:solidFill>
                              <a:srgbClr val="002F39"/>
                            </a:solidFill>
                            <a:headEnd type="none" w="med" len="med"/>
                            <a:tailEnd type="triangle" w="med" len="med"/>
                          </a:ln>
                        </wps:spPr>
                        <wps:style>
                          <a:lnRef idx="2">
                            <a:schemeClr val="accent1"/>
                          </a:lnRef>
                          <a:fillRef idx="0">
                            <a:schemeClr val="accent1"/>
                          </a:fillRef>
                          <a:effectRef idx="1">
                            <a:schemeClr val="accent1"/>
                          </a:effectRef>
                          <a:fontRef idx="minor">
                            <a:schemeClr val="tx1"/>
                          </a:fontRef>
                        </wps:style>
                        <wps:bodyPr rtlCol="0" anchor="ctr"/>
                      </wps:wsp>
                      <wps:wsp>
                        <wps:cNvPr id="9221" name="Arc 9221"/>
                        <wps:cNvSpPr/>
                        <wps:spPr>
                          <a:xfrm rot="5556879">
                            <a:off x="5993585" y="2168624"/>
                            <a:ext cx="2127344" cy="1803213"/>
                          </a:xfrm>
                          <a:prstGeom prst="arc">
                            <a:avLst/>
                          </a:prstGeom>
                          <a:ln w="76200">
                            <a:solidFill>
                              <a:srgbClr val="002F39"/>
                            </a:solidFill>
                            <a:headEnd type="none" w="med" len="med"/>
                            <a:tailEnd type="triangle" w="med" len="med"/>
                          </a:ln>
                        </wps:spPr>
                        <wps:style>
                          <a:lnRef idx="2">
                            <a:schemeClr val="accent1"/>
                          </a:lnRef>
                          <a:fillRef idx="0">
                            <a:schemeClr val="accent1"/>
                          </a:fillRef>
                          <a:effectRef idx="1">
                            <a:schemeClr val="accent1"/>
                          </a:effectRef>
                          <a:fontRef idx="minor">
                            <a:schemeClr val="tx1"/>
                          </a:fontRef>
                        </wps:style>
                        <wps:bodyPr rtlCol="0" anchor="ctr"/>
                      </wps:wsp>
                      <pic:pic xmlns:pic="http://schemas.openxmlformats.org/drawingml/2006/picture">
                        <pic:nvPicPr>
                          <pic:cNvPr id="9222" name="Picture 9222"/>
                          <pic:cNvPicPr>
                            <a:picLocks noChangeAspect="1"/>
                          </pic:cNvPicPr>
                        </pic:nvPicPr>
                        <pic:blipFill>
                          <a:blip r:embed="rId15"/>
                          <a:stretch>
                            <a:fillRect/>
                          </a:stretch>
                        </pic:blipFill>
                        <pic:spPr>
                          <a:xfrm>
                            <a:off x="0" y="8744"/>
                            <a:ext cx="3929094" cy="3929094"/>
                          </a:xfrm>
                          <a:prstGeom prst="rect">
                            <a:avLst/>
                          </a:prstGeom>
                        </pic:spPr>
                      </pic:pic>
                      <wps:wsp>
                        <wps:cNvPr id="9223" name="TextBox 4"/>
                        <wps:cNvSpPr txBox="1"/>
                        <wps:spPr>
                          <a:xfrm>
                            <a:off x="772312" y="1442562"/>
                            <a:ext cx="2325370" cy="807085"/>
                          </a:xfrm>
                          <a:prstGeom prst="rect">
                            <a:avLst/>
                          </a:prstGeom>
                          <a:noFill/>
                        </wps:spPr>
                        <wps:txbx>
                          <w:txbxContent>
                            <w:p w14:paraId="3353D1EE" w14:textId="77777777" w:rsidR="00550B9F" w:rsidRPr="00550B9F" w:rsidRDefault="00550B9F" w:rsidP="00550B9F">
                              <w:pPr>
                                <w:pStyle w:val="NormalWeb"/>
                                <w:spacing w:before="0" w:beforeAutospacing="0" w:after="0" w:afterAutospacing="0"/>
                                <w:textAlignment w:val="baseline"/>
                                <w:rPr>
                                  <w:sz w:val="32"/>
                                  <w:szCs w:val="32"/>
                                </w:rPr>
                              </w:pPr>
                              <w:r w:rsidRPr="00550B9F">
                                <w:rPr>
                                  <w:rFonts w:ascii="Raleway" w:eastAsia="MS PGothic" w:hAnsi="Raleway" w:cstheme="minorBidi"/>
                                  <w:b/>
                                  <w:bCs/>
                                  <w:color w:val="FFFFFF" w:themeColor="background1"/>
                                  <w:kern w:val="24"/>
                                  <w:sz w:val="32"/>
                                  <w:szCs w:val="32"/>
                                </w:rPr>
                                <w:t>WHO ARE MY CUSTOMERS?</w:t>
                              </w:r>
                            </w:p>
                          </w:txbxContent>
                        </wps:txbx>
                        <wps:bodyPr wrap="square" rtlCol="0">
                          <a:noAutofit/>
                        </wps:bodyPr>
                      </wps:wsp>
                      <pic:pic xmlns:pic="http://schemas.openxmlformats.org/drawingml/2006/picture">
                        <pic:nvPicPr>
                          <pic:cNvPr id="9224" name="Picture 9224"/>
                          <pic:cNvPicPr>
                            <a:picLocks noChangeAspect="1"/>
                          </pic:cNvPicPr>
                        </pic:nvPicPr>
                        <pic:blipFill>
                          <a:blip r:embed="rId15"/>
                          <a:stretch>
                            <a:fillRect/>
                          </a:stretch>
                        </pic:blipFill>
                        <pic:spPr>
                          <a:xfrm>
                            <a:off x="2905569" y="47933"/>
                            <a:ext cx="3929094" cy="3929094"/>
                          </a:xfrm>
                          <a:prstGeom prst="rect">
                            <a:avLst/>
                          </a:prstGeom>
                        </pic:spPr>
                      </pic:pic>
                      <pic:pic xmlns:pic="http://schemas.openxmlformats.org/drawingml/2006/picture">
                        <pic:nvPicPr>
                          <pic:cNvPr id="9225" name="Picture 9225"/>
                          <pic:cNvPicPr>
                            <a:picLocks noChangeAspect="1"/>
                          </pic:cNvPicPr>
                        </pic:nvPicPr>
                        <pic:blipFill>
                          <a:blip r:embed="rId15"/>
                          <a:stretch>
                            <a:fillRect/>
                          </a:stretch>
                        </pic:blipFill>
                        <pic:spPr>
                          <a:xfrm>
                            <a:off x="5831694" y="0"/>
                            <a:ext cx="3929094" cy="3929094"/>
                          </a:xfrm>
                          <a:prstGeom prst="rect">
                            <a:avLst/>
                          </a:prstGeom>
                        </pic:spPr>
                      </pic:pic>
                      <wps:wsp>
                        <wps:cNvPr id="9226" name="TextBox 9"/>
                        <wps:cNvSpPr txBox="1"/>
                        <wps:spPr>
                          <a:xfrm>
                            <a:off x="3685876" y="1348092"/>
                            <a:ext cx="2324735" cy="1165225"/>
                          </a:xfrm>
                          <a:prstGeom prst="rect">
                            <a:avLst/>
                          </a:prstGeom>
                          <a:noFill/>
                        </wps:spPr>
                        <wps:txbx>
                          <w:txbxContent>
                            <w:p w14:paraId="4C3E6AB7" w14:textId="77777777" w:rsidR="00550B9F" w:rsidRDefault="00550B9F" w:rsidP="00550B9F">
                              <w:pPr>
                                <w:pStyle w:val="NormalWeb"/>
                                <w:spacing w:before="0" w:beforeAutospacing="0" w:after="0" w:afterAutospacing="0"/>
                                <w:jc w:val="center"/>
                                <w:textAlignment w:val="baseline"/>
                              </w:pPr>
                              <w:r w:rsidRPr="00550B9F">
                                <w:rPr>
                                  <w:rFonts w:ascii="Raleway" w:eastAsia="MS PGothic" w:hAnsi="Raleway" w:cstheme="minorBidi"/>
                                  <w:b/>
                                  <w:bCs/>
                                  <w:color w:val="FFFFFF" w:themeColor="background1"/>
                                  <w:kern w:val="24"/>
                                  <w:sz w:val="32"/>
                                  <w:szCs w:val="32"/>
                                </w:rPr>
                                <w:t>WHAT DO THEY NEED FROM ME?</w:t>
                              </w:r>
                            </w:p>
                          </w:txbxContent>
                        </wps:txbx>
                        <wps:bodyPr wrap="square" rtlCol="0">
                          <a:noAutofit/>
                        </wps:bodyPr>
                      </wps:wsp>
                      <wps:wsp>
                        <wps:cNvPr id="9227" name="TextBox 10"/>
                        <wps:cNvSpPr txBox="1"/>
                        <wps:spPr>
                          <a:xfrm>
                            <a:off x="6642577" y="1439272"/>
                            <a:ext cx="2324735" cy="807085"/>
                          </a:xfrm>
                          <a:prstGeom prst="rect">
                            <a:avLst/>
                          </a:prstGeom>
                          <a:noFill/>
                        </wps:spPr>
                        <wps:txbx>
                          <w:txbxContent>
                            <w:p w14:paraId="78B296DB" w14:textId="77777777" w:rsidR="00550B9F" w:rsidRPr="00550B9F" w:rsidRDefault="00550B9F" w:rsidP="00550B9F">
                              <w:pPr>
                                <w:pStyle w:val="NormalWeb"/>
                                <w:spacing w:before="0" w:beforeAutospacing="0" w:after="0" w:afterAutospacing="0"/>
                                <w:jc w:val="center"/>
                                <w:textAlignment w:val="baseline"/>
                                <w:rPr>
                                  <w:sz w:val="32"/>
                                  <w:szCs w:val="32"/>
                                </w:rPr>
                              </w:pPr>
                              <w:r w:rsidRPr="00550B9F">
                                <w:rPr>
                                  <w:rFonts w:ascii="Raleway" w:eastAsia="MS PGothic" w:hAnsi="Raleway" w:cstheme="minorBidi"/>
                                  <w:b/>
                                  <w:bCs/>
                                  <w:color w:val="FFFFFF" w:themeColor="background1"/>
                                  <w:kern w:val="24"/>
                                  <w:sz w:val="32"/>
                                  <w:szCs w:val="32"/>
                                </w:rPr>
                                <w:t>HOW DO I MEASURE UP?</w:t>
                              </w:r>
                            </w:p>
                          </w:txbxContent>
                        </wps:txbx>
                        <wps:bodyPr wrap="square" rtlCol="0">
                          <a:noAutofit/>
                        </wps:bodyPr>
                      </wps:wsp>
                      <wps:wsp>
                        <wps:cNvPr id="9228" name="Rectangle: Rounded Corners 9228"/>
                        <wps:cNvSpPr/>
                        <wps:spPr>
                          <a:xfrm>
                            <a:off x="2693176" y="3625523"/>
                            <a:ext cx="4310742" cy="1018902"/>
                          </a:xfrm>
                          <a:prstGeom prst="roundRect">
                            <a:avLst/>
                          </a:prstGeom>
                          <a:solidFill>
                            <a:srgbClr val="7030A0"/>
                          </a:solidFill>
                        </wps:spPr>
                        <wps:style>
                          <a:lnRef idx="1">
                            <a:schemeClr val="accent1"/>
                          </a:lnRef>
                          <a:fillRef idx="3">
                            <a:schemeClr val="accent1"/>
                          </a:fillRef>
                          <a:effectRef idx="2">
                            <a:schemeClr val="accent1"/>
                          </a:effectRef>
                          <a:fontRef idx="minor">
                            <a:schemeClr val="lt1"/>
                          </a:fontRef>
                        </wps:style>
                        <wps:txbx>
                          <w:txbxContent>
                            <w:p w14:paraId="4F6036DC" w14:textId="77777777" w:rsidR="00550B9F" w:rsidRPr="00550B9F" w:rsidRDefault="00550B9F" w:rsidP="00550B9F">
                              <w:pPr>
                                <w:pStyle w:val="NormalWeb"/>
                                <w:spacing w:before="0" w:beforeAutospacing="0" w:after="0" w:afterAutospacing="0"/>
                                <w:jc w:val="center"/>
                                <w:textAlignment w:val="baseline"/>
                                <w:rPr>
                                  <w:sz w:val="32"/>
                                  <w:szCs w:val="32"/>
                                </w:rPr>
                              </w:pPr>
                              <w:r w:rsidRPr="00550B9F">
                                <w:rPr>
                                  <w:rFonts w:ascii="Raleway" w:hAnsi="Raleway" w:cstheme="minorBidi"/>
                                  <w:b/>
                                  <w:bCs/>
                                  <w:color w:val="FFFFFF" w:themeColor="light1"/>
                                  <w:kern w:val="24"/>
                                  <w:sz w:val="32"/>
                                  <w:szCs w:val="32"/>
                                </w:rPr>
                                <w:t>REGULAR REVIEW</w:t>
                              </w:r>
                            </w:p>
                          </w:txbxContent>
                        </wps:txbx>
                        <wps:bodyPr rtlCol="0" anchor="ctr"/>
                      </wps:wsp>
                    </wpg:wgp>
                  </a:graphicData>
                </a:graphic>
                <wp14:sizeRelH relativeFrom="margin">
                  <wp14:pctWidth>0</wp14:pctWidth>
                </wp14:sizeRelH>
                <wp14:sizeRelV relativeFrom="margin">
                  <wp14:pctHeight>0</wp14:pctHeight>
                </wp14:sizeRelV>
              </wp:anchor>
            </w:drawing>
          </mc:Choice>
          <mc:Fallback>
            <w:pict>
              <v:group w14:anchorId="4C3EF7C8" id="Group 1" o:spid="_x0000_s1028" style="position:absolute;margin-left:-28.2pt;margin-top:48.8pt;width:551.45pt;height:252.1pt;z-index:251666432;mso-width-relative:margin;mso-height-relative:margin" coordsize="97607,464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">
                <v:shape id="Arc 9220" o:spid="_x0000_s1029" style="position:absolute;left:18558;top:23893;width:20866;height:17664;rotation:-11356877fd;visibility:visible;mso-wrap-style:square;v-text-anchor:middle" coordsize="2086606,1766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" path="m1043303,nsc1619503,,2086606,395406,2086606,883165r-1043303,l1043303,xem1043303,nfc1619503,,2086606,395406,2086606,883165e" filled="f" strokecolor="#002f39" strokeweight="6pt">
                  <v:stroke endarrow="block" joinstyle="miter"/>
                  <v:path arrowok="t" o:connecttype="custom" o:connectlocs="1043303,0;2086606,883165" o:connectangles="0,0"/>
                </v:shape>
                <v:shape id="Arc 9221" o:spid="_x0000_s1030" style="position:absolute;left:59935;top:21686;width:21274;height:18032;rotation:6069594fd;visibility:visible;mso-wrap-style:square;v-text-anchor:middle" coordsize="2127344,1803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" path="m1063672,nsc1651122,,2127344,403663,2127344,901607r-1063672,l1063672,xem1063672,nfc1651122,,2127344,403663,2127344,901607e" filled="f" strokecolor="#002f39" strokeweight="6pt">
                  <v:stroke endarrow="block" joinstyle="miter"/>
                  <v:path arrowok="t" o:connecttype="custom" o:connectlocs="1063672,0;2127344,901607" o:connectangles="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222" o:spid="_x0000_s1031" type="#_x0000_t75" style="position:absolute;top:87;width:39290;height:392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">
                  <v:imagedata r:id="rId16" o:title=""/>
                </v:shape>
                <v:shape id="TextBox 4" o:spid="_x0000_s1032" type="#_x0000_t202" style="position:absolute;left:7723;top:14425;width:23253;height:80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" filled="f" stroked="f">
                  <v:textbox>
                    <w:txbxContent>
                      <w:p w14:paraId="3353D1EE" w14:textId="77777777" w:rsidR="00550B9F" w:rsidRPr="00550B9F" w:rsidRDefault="00550B9F" w:rsidP="00550B9F">
                        <w:pPr>
                          <w:pStyle w:val="NormalWeb"/>
                          <w:spacing w:before="0" w:beforeAutospacing="0" w:after="0" w:afterAutospacing="0"/>
                          <w:textAlignment w:val="baseline"/>
                          <w:rPr>
                            <w:sz w:val="32"/>
                            <w:szCs w:val="32"/>
                          </w:rPr>
                        </w:pPr>
                        <w:r w:rsidRPr="00550B9F">
                          <w:rPr>
                            <w:rFonts w:ascii="Raleway" w:eastAsia="MS PGothic" w:hAnsi="Raleway" w:cstheme="minorBidi"/>
                            <w:b/>
                            <w:bCs/>
                            <w:color w:val="FFFFFF" w:themeColor="background1"/>
                            <w:kern w:val="24"/>
                            <w:sz w:val="32"/>
                            <w:szCs w:val="32"/>
                          </w:rPr>
                          <w:t>WHO ARE MY CUSTOMERS?</w:t>
                        </w:r>
                      </w:p>
                    </w:txbxContent>
                  </v:textbox>
                </v:shape>
                <v:shape id="Picture 9224" o:spid="_x0000_s1033" type="#_x0000_t75" style="position:absolute;left:29055;top:479;width:39291;height:392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">
                  <v:imagedata r:id="rId16" o:title=""/>
                </v:shape>
                <v:shape id="Picture 9225" o:spid="_x0000_s1034" type="#_x0000_t75" style="position:absolute;left:58316;width:39291;height:392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">
                  <v:imagedata r:id="rId16" o:title=""/>
                </v:shape>
                <v:shape id="TextBox 9" o:spid="_x0000_s1035" type="#_x0000_t202" style="position:absolute;left:36858;top:13480;width:23248;height:1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" filled="f" stroked="f">
                  <v:textbox>
                    <w:txbxContent>
                      <w:p w14:paraId="4C3E6AB7" w14:textId="77777777" w:rsidR="00550B9F" w:rsidRDefault="00550B9F" w:rsidP="00550B9F">
                        <w:pPr>
                          <w:pStyle w:val="NormalWeb"/>
                          <w:spacing w:before="0" w:beforeAutospacing="0" w:after="0" w:afterAutospacing="0"/>
                          <w:jc w:val="center"/>
                          <w:textAlignment w:val="baseline"/>
                        </w:pPr>
                        <w:r w:rsidRPr="00550B9F">
                          <w:rPr>
                            <w:rFonts w:ascii="Raleway" w:eastAsia="MS PGothic" w:hAnsi="Raleway" w:cstheme="minorBidi"/>
                            <w:b/>
                            <w:bCs/>
                            <w:color w:val="FFFFFF" w:themeColor="background1"/>
                            <w:kern w:val="24"/>
                            <w:sz w:val="32"/>
                            <w:szCs w:val="32"/>
                          </w:rPr>
                          <w:t>WHAT DO THEY NEED FROM ME?</w:t>
                        </w:r>
                      </w:p>
                    </w:txbxContent>
                  </v:textbox>
                </v:shape>
                <v:shape id="TextBox 10" o:spid="_x0000_s1036" type="#_x0000_t202" style="position:absolute;left:66425;top:14392;width:23248;height:80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" filled="f" stroked="f">
                  <v:textbox>
                    <w:txbxContent>
                      <w:p w14:paraId="78B296DB" w14:textId="77777777" w:rsidR="00550B9F" w:rsidRPr="00550B9F" w:rsidRDefault="00550B9F" w:rsidP="00550B9F">
                        <w:pPr>
                          <w:pStyle w:val="NormalWeb"/>
                          <w:spacing w:before="0" w:beforeAutospacing="0" w:after="0" w:afterAutospacing="0"/>
                          <w:jc w:val="center"/>
                          <w:textAlignment w:val="baseline"/>
                          <w:rPr>
                            <w:sz w:val="32"/>
                            <w:szCs w:val="32"/>
                          </w:rPr>
                        </w:pPr>
                        <w:r w:rsidRPr="00550B9F">
                          <w:rPr>
                            <w:rFonts w:ascii="Raleway" w:eastAsia="MS PGothic" w:hAnsi="Raleway" w:cstheme="minorBidi"/>
                            <w:b/>
                            <w:bCs/>
                            <w:color w:val="FFFFFF" w:themeColor="background1"/>
                            <w:kern w:val="24"/>
                            <w:sz w:val="32"/>
                            <w:szCs w:val="32"/>
                          </w:rPr>
                          <w:t>HOW DO I MEASURE UP?</w:t>
                        </w:r>
                      </w:p>
                    </w:txbxContent>
                  </v:textbox>
                </v:shape>
                <v:roundrect id="Rectangle: Rounded Corners 9228" o:spid="_x0000_s1037" style="position:absolute;left:26931;top:36255;width:43108;height:1018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" fillcolor="#7030a0" strokecolor="#5b9bd5 [3204]" strokeweight=".5pt">
                  <v:stroke joinstyle="miter"/>
                  <v:textbox>
                    <w:txbxContent>
                      <w:p w14:paraId="4F6036DC" w14:textId="77777777" w:rsidR="00550B9F" w:rsidRPr="00550B9F" w:rsidRDefault="00550B9F" w:rsidP="00550B9F">
                        <w:pPr>
                          <w:pStyle w:val="NormalWeb"/>
                          <w:spacing w:before="0" w:beforeAutospacing="0" w:after="0" w:afterAutospacing="0"/>
                          <w:jc w:val="center"/>
                          <w:textAlignment w:val="baseline"/>
                          <w:rPr>
                            <w:sz w:val="32"/>
                            <w:szCs w:val="32"/>
                          </w:rPr>
                        </w:pPr>
                        <w:r w:rsidRPr="00550B9F">
                          <w:rPr>
                            <w:rFonts w:ascii="Raleway" w:hAnsi="Raleway" w:cstheme="minorBidi"/>
                            <w:b/>
                            <w:bCs/>
                            <w:color w:val="FFFFFF" w:themeColor="light1"/>
                            <w:kern w:val="24"/>
                            <w:sz w:val="32"/>
                            <w:szCs w:val="32"/>
                          </w:rPr>
                          <w:t>REGULAR REVIEW</w:t>
                        </w:r>
                      </w:p>
                    </w:txbxContent>
                  </v:textbox>
                </v:roundrect>
              </v:group>
            </w:pict>
          </mc:Fallback>
        </mc:AlternateContent>
      </w:r>
      <w:r w:rsidR="00550B9F">
        <w:rPr>
          <w:rFonts w:ascii="Georgia" w:hAnsi="Georgia" w:cs="Arial"/>
          <w:b/>
          <w:color w:val="003A49"/>
          <w:sz w:val="36"/>
          <w:szCs w:val="36"/>
        </w:rPr>
        <w:t xml:space="preserve">Excellence in Internal </w:t>
      </w:r>
      <w:bookmarkStart w:id="0" w:name="_GoBack"/>
      <w:bookmarkEnd w:id="0"/>
      <w:r w:rsidR="00550B9F">
        <w:rPr>
          <w:rFonts w:ascii="Georgia" w:hAnsi="Georgia" w:cs="Arial"/>
          <w:b/>
          <w:color w:val="003A49"/>
          <w:sz w:val="36"/>
          <w:szCs w:val="36"/>
        </w:rPr>
        <w:t>Customer Service</w:t>
      </w:r>
    </w:p>
    <w:sectPr w:rsidR="00550B9F" w:rsidRPr="00550B9F" w:rsidSect="006A66D2">
      <w:headerReference w:type="even" r:id="rId17"/>
      <w:headerReference w:type="default" r:id="rId18"/>
      <w:footerReference w:type="even" r:id="rId19"/>
      <w:footerReference w:type="default" r:id="rId20"/>
      <w:headerReference w:type="first" r:id="rId21"/>
      <w:footerReference w:type="first" r:id="rId22"/>
      <w:pgSz w:w="11900" w:h="16840"/>
      <w:pgMar w:top="1783" w:right="843" w:bottom="993" w:left="993"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4AEF49" w14:textId="77777777" w:rsidR="001A4B7D" w:rsidRDefault="001A4B7D" w:rsidP="00F90327">
      <w:r>
        <w:separator/>
      </w:r>
    </w:p>
  </w:endnote>
  <w:endnote w:type="continuationSeparator" w:id="0">
    <w:p w14:paraId="30A26B06" w14:textId="77777777" w:rsidR="001A4B7D" w:rsidRDefault="001A4B7D" w:rsidP="00F903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E1000AEF" w:usb1="5000A1FF" w:usb2="00000000" w:usb3="00000000" w:csb0="000001BF" w:csb1="00000000"/>
  </w:font>
  <w:font w:name="Georgia">
    <w:panose1 w:val="02040502050405020303"/>
    <w:charset w:val="00"/>
    <w:family w:val="roman"/>
    <w:pitch w:val="variable"/>
    <w:sig w:usb0="00000287" w:usb1="00000000" w:usb2="00000000" w:usb3="00000000" w:csb0="0000009F" w:csb1="00000000"/>
  </w:font>
  <w:font w:name="Raleway">
    <w:altName w:val="Raleway"/>
    <w:panose1 w:val="020B0003030101060003"/>
    <w:charset w:val="00"/>
    <w:family w:val="swiss"/>
    <w:pitch w:val="variable"/>
    <w:sig w:usb0="A00002FF" w:usb1="5000205B" w:usb2="00000000" w:usb3="00000000" w:csb0="00000097"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5EA00E" w14:textId="178069BA" w:rsidR="006A66D2" w:rsidRDefault="006A66D2">
    <w:pPr>
      <w:pStyle w:val="Footer"/>
    </w:pPr>
    <w:r>
      <w:rPr>
        <w:noProof/>
        <w:color w:val="003A49"/>
      </w:rPr>
      <mc:AlternateContent>
        <mc:Choice Requires="wpg">
          <w:drawing>
            <wp:anchor distT="0" distB="0" distL="114300" distR="114300" simplePos="0" relativeHeight="251679744" behindDoc="0" locked="0" layoutInCell="1" allowOverlap="1" wp14:anchorId="3464D5F2" wp14:editId="52B6080F">
              <wp:simplePos x="0" y="0"/>
              <wp:positionH relativeFrom="page">
                <wp:posOffset>7033733</wp:posOffset>
              </wp:positionH>
              <wp:positionV relativeFrom="paragraph">
                <wp:posOffset>-2785110</wp:posOffset>
              </wp:positionV>
              <wp:extent cx="505460" cy="3401695"/>
              <wp:effectExtent l="0" t="0" r="27940" b="27305"/>
              <wp:wrapNone/>
              <wp:docPr id="2059" name="Group 2059"/>
              <wp:cNvGraphicFramePr/>
              <a:graphic xmlns:a="http://schemas.openxmlformats.org/drawingml/2006/main">
                <a:graphicData uri="http://schemas.microsoft.com/office/word/2010/wordprocessingGroup">
                  <wpg:wgp>
                    <wpg:cNvGrpSpPr/>
                    <wpg:grpSpPr>
                      <a:xfrm flipH="1">
                        <a:off x="0" y="0"/>
                        <a:ext cx="505460" cy="3401695"/>
                        <a:chOff x="0" y="0"/>
                        <a:chExt cx="505460" cy="3401695"/>
                      </a:xfrm>
                    </wpg:grpSpPr>
                    <pic:pic xmlns:pic="http://schemas.openxmlformats.org/drawingml/2006/picture">
                      <pic:nvPicPr>
                        <pic:cNvPr id="2060" name="Picture 4"/>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0380" cy="3401695"/>
                        </a:xfrm>
                        <a:prstGeom prst="rect">
                          <a:avLst/>
                        </a:prstGeom>
                        <a:noFill/>
                        <a:ln>
                          <a:noFill/>
                        </a:ln>
                      </pic:spPr>
                    </pic:pic>
                    <wps:wsp>
                      <wps:cNvPr id="2061" name="Straight Connector 2061"/>
                      <wps:cNvCnPr/>
                      <wps:spPr>
                        <a:xfrm>
                          <a:off x="3175" y="9525"/>
                          <a:ext cx="502285" cy="3385185"/>
                        </a:xfrm>
                        <a:prstGeom prst="line">
                          <a:avLst/>
                        </a:prstGeom>
                        <a:ln w="12700">
                          <a:solidFill>
                            <a:schemeClr val="bg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DD58FD8" id="Group 2059" o:spid="_x0000_s1026" style="position:absolute;margin-left:553.85pt;margin-top:-219.3pt;width:39.8pt;height:267.85pt;flip:x;z-index:251679744;mso-position-horizontal-relative:page" coordsize="5054,340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width:5003;height:340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">
                <v:imagedata r:id="rId2" o:title=""/>
              </v:shape>
              <v:line id="Straight Connector 2061" o:spid="_x0000_s1028" style="position:absolute;visibility:visible;mso-wrap-style:square" from="31,95" to="5054,33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" strokecolor="white [3212]" strokeweight="1pt">
                <v:stroke joinstyle="miter"/>
              </v:line>
              <w10:wrap anchorx="pag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4433B9" w14:textId="5E181671" w:rsidR="00D55210" w:rsidRPr="00C13F8F" w:rsidRDefault="006A66D2" w:rsidP="00C13F8F">
    <w:pPr>
      <w:pStyle w:val="Footer"/>
    </w:pPr>
    <w:r>
      <w:rPr>
        <w:noProof/>
        <w:sz w:val="18"/>
        <w:szCs w:val="18"/>
      </w:rPr>
      <mc:AlternateContent>
        <mc:Choice Requires="wpg">
          <w:drawing>
            <wp:anchor distT="0" distB="0" distL="114300" distR="114300" simplePos="0" relativeHeight="251675648" behindDoc="0" locked="0" layoutInCell="1" allowOverlap="1" wp14:anchorId="5D21D7D2" wp14:editId="220A98A3">
              <wp:simplePos x="0" y="0"/>
              <wp:positionH relativeFrom="margin">
                <wp:posOffset>-679450</wp:posOffset>
              </wp:positionH>
              <wp:positionV relativeFrom="paragraph">
                <wp:posOffset>-433232</wp:posOffset>
              </wp:positionV>
              <wp:extent cx="7931750" cy="1262519"/>
              <wp:effectExtent l="19050" t="0" r="31750" b="0"/>
              <wp:wrapNone/>
              <wp:docPr id="225" name="Group 225"/>
              <wp:cNvGraphicFramePr/>
              <a:graphic xmlns:a="http://schemas.openxmlformats.org/drawingml/2006/main">
                <a:graphicData uri="http://schemas.microsoft.com/office/word/2010/wordprocessingGroup">
                  <wpg:wgp>
                    <wpg:cNvGrpSpPr/>
                    <wpg:grpSpPr>
                      <a:xfrm flipH="1">
                        <a:off x="0" y="0"/>
                        <a:ext cx="7931750" cy="1262519"/>
                        <a:chOff x="0" y="0"/>
                        <a:chExt cx="7931750" cy="1262519"/>
                      </a:xfrm>
                    </wpg:grpSpPr>
                    <wpg:grpSp>
                      <wpg:cNvPr id="226" name="Group 226"/>
                      <wpg:cNvGrpSpPr/>
                      <wpg:grpSpPr>
                        <a:xfrm>
                          <a:off x="0" y="0"/>
                          <a:ext cx="7909997" cy="1262519"/>
                          <a:chOff x="0" y="0"/>
                          <a:chExt cx="7909997" cy="1263004"/>
                        </a:xfrm>
                      </wpg:grpSpPr>
                      <pic:pic xmlns:pic="http://schemas.openxmlformats.org/drawingml/2006/picture">
                        <pic:nvPicPr>
                          <pic:cNvPr id="227" name="image9.png"/>
                          <pic:cNvPicPr>
                            <a:picLocks noChangeAspect="1"/>
                          </pic:cNvPicPr>
                        </pic:nvPicPr>
                        <pic:blipFill>
                          <a:blip r:embed="rId1" cstate="print"/>
                          <a:stretch>
                            <a:fillRect/>
                          </a:stretch>
                        </pic:blipFill>
                        <pic:spPr>
                          <a:xfrm>
                            <a:off x="350322" y="200649"/>
                            <a:ext cx="7559675" cy="1062355"/>
                          </a:xfrm>
                          <a:prstGeom prst="rect">
                            <a:avLst/>
                          </a:prstGeom>
                        </pic:spPr>
                      </pic:pic>
                      <wps:wsp>
                        <wps:cNvPr id="228" name="Straight Connector 228"/>
                        <wps:cNvCnPr/>
                        <wps:spPr>
                          <a:xfrm flipV="1">
                            <a:off x="0" y="0"/>
                            <a:ext cx="7594600" cy="817245"/>
                          </a:xfrm>
                          <a:prstGeom prst="line">
                            <a:avLst/>
                          </a:prstGeom>
                          <a:ln w="12700">
                            <a:solidFill>
                              <a:schemeClr val="bg1"/>
                            </a:solidFill>
                          </a:ln>
                        </wps:spPr>
                        <wps:style>
                          <a:lnRef idx="1">
                            <a:schemeClr val="accent1"/>
                          </a:lnRef>
                          <a:fillRef idx="0">
                            <a:schemeClr val="accent1"/>
                          </a:fillRef>
                          <a:effectRef idx="0">
                            <a:schemeClr val="accent1"/>
                          </a:effectRef>
                          <a:fontRef idx="minor">
                            <a:schemeClr val="tx1"/>
                          </a:fontRef>
                        </wps:style>
                        <wps:bodyPr/>
                      </wps:wsp>
                    </wpg:grpSp>
                    <wps:wsp>
                      <wps:cNvPr id="229" name="Straight Connector 229"/>
                      <wps:cNvCnPr/>
                      <wps:spPr>
                        <a:xfrm flipV="1">
                          <a:off x="328815" y="200739"/>
                          <a:ext cx="7602935" cy="816452"/>
                        </a:xfrm>
                        <a:prstGeom prst="line">
                          <a:avLst/>
                        </a:prstGeom>
                        <a:ln w="28575">
                          <a:solidFill>
                            <a:schemeClr val="bg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7BCB01A" id="Group 225" o:spid="_x0000_s1026" style="position:absolute;margin-left:-53.5pt;margin-top:-34.1pt;width:624.55pt;height:99.4pt;flip:x;z-index:251675648;mso-position-horizontal-relative:margin" coordsize="79317,126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">
              <v:group id="Group 226" o:spid="_x0000_s1027" style="position:absolute;width:79099;height:12625" coordsize="79099,1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9.png" o:spid="_x0000_s1028" type="#_x0000_t75" style="position:absolute;left:3503;top:2006;width:75596;height:106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">
                  <v:imagedata r:id="rId2" o:title=""/>
                </v:shape>
                <v:line id="Straight Connector 228" o:spid="_x0000_s1029" style="position:absolute;flip:y;visibility:visible;mso-wrap-style:square" from="0,0" to="75946,81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" strokecolor="white [3212]" strokeweight="1pt">
                  <v:stroke joinstyle="miter"/>
                </v:line>
              </v:group>
              <v:line id="Straight Connector 229" o:spid="_x0000_s1030" style="position:absolute;flip:y;visibility:visible;mso-wrap-style:square" from="3288,2007" to="79317,10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" strokecolor="white [3212]" strokeweight="2.25pt">
                <v:stroke joinstyle="miter"/>
              </v:line>
              <w10:wrap anchorx="margin"/>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308DA6" w14:textId="655F726A" w:rsidR="00D55210" w:rsidRDefault="006F2399">
    <w:pPr>
      <w:pStyle w:val="Footer"/>
    </w:pPr>
    <w:r>
      <w:rPr>
        <w:noProof/>
        <w:lang w:val="en-NZ" w:eastAsia="en-NZ"/>
      </w:rPr>
      <w:drawing>
        <wp:anchor distT="0" distB="0" distL="114300" distR="114300" simplePos="0" relativeHeight="251669504" behindDoc="0" locked="0" layoutInCell="1" allowOverlap="1" wp14:anchorId="5DCA3CE3" wp14:editId="52BFCAB2">
          <wp:simplePos x="0" y="0"/>
          <wp:positionH relativeFrom="margin">
            <wp:align>right</wp:align>
          </wp:positionH>
          <wp:positionV relativeFrom="page">
            <wp:posOffset>9359900</wp:posOffset>
          </wp:positionV>
          <wp:extent cx="1905000" cy="6096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centia Registered.png"/>
                  <pic:cNvPicPr/>
                </pic:nvPicPr>
                <pic:blipFill rotWithShape="1">
                  <a:blip r:embed="rId1">
                    <a:extLst>
                      <a:ext uri="{28A0092B-C50C-407E-A947-70E740481C1C}">
                        <a14:useLocalDpi xmlns:a14="http://schemas.microsoft.com/office/drawing/2010/main" val="0"/>
                      </a:ext>
                    </a:extLst>
                  </a:blip>
                  <a:srcRect l="7989" t="12672" r="9366" b="34435"/>
                  <a:stretch/>
                </pic:blipFill>
                <pic:spPr bwMode="auto">
                  <a:xfrm>
                    <a:off x="0" y="0"/>
                    <a:ext cx="1905000" cy="609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26215">
      <w:rPr>
        <w:rFonts w:ascii="Times New Roman" w:hAnsi="Times New Roman"/>
        <w:noProof/>
        <w:lang w:val="en-NZ" w:eastAsia="en-NZ"/>
      </w:rPr>
      <mc:AlternateContent>
        <mc:Choice Requires="wps">
          <w:drawing>
            <wp:anchor distT="45720" distB="45720" distL="114300" distR="114300" simplePos="0" relativeHeight="251664384" behindDoc="0" locked="0" layoutInCell="1" allowOverlap="1" wp14:anchorId="7AA967F6" wp14:editId="4BB610CE">
              <wp:simplePos x="0" y="0"/>
              <wp:positionH relativeFrom="column">
                <wp:posOffset>-243875</wp:posOffset>
              </wp:positionH>
              <wp:positionV relativeFrom="bottomMargin">
                <wp:posOffset>190919</wp:posOffset>
              </wp:positionV>
              <wp:extent cx="3357245" cy="274955"/>
              <wp:effectExtent l="0" t="0" r="0" b="0"/>
              <wp:wrapNone/>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7245" cy="274955"/>
                      </a:xfrm>
                      <a:prstGeom prst="rect">
                        <a:avLst/>
                      </a:prstGeom>
                      <a:solidFill>
                        <a:srgbClr val="FFFFFF"/>
                      </a:solidFill>
                      <a:ln w="9525">
                        <a:noFill/>
                        <a:miter lim="800000"/>
                        <a:headEnd/>
                        <a:tailEnd/>
                      </a:ln>
                    </wps:spPr>
                    <wps:txbx>
                      <w:txbxContent>
                        <w:p w14:paraId="43BD5B2E" w14:textId="6D62841B" w:rsidR="00EA344C" w:rsidRPr="00A56014" w:rsidRDefault="00EA344C" w:rsidP="00EA344C">
                          <w:pPr>
                            <w:ind w:right="127"/>
                            <w:rPr>
                              <w:rFonts w:ascii="Raleway" w:hAnsi="Raleway"/>
                              <w:bCs/>
                              <w:sz w:val="18"/>
                              <w:szCs w:val="18"/>
                            </w:rPr>
                          </w:pPr>
                          <w:r w:rsidRPr="00A56014">
                            <w:rPr>
                              <w:rFonts w:ascii="Raleway" w:hAnsi="Raleway"/>
                              <w:bCs/>
                              <w:sz w:val="18"/>
                              <w:szCs w:val="18"/>
                            </w:rPr>
                            <w:t>Copyrig</w:t>
                          </w:r>
                          <w:r w:rsidR="00BC3818" w:rsidRPr="00A56014">
                            <w:rPr>
                              <w:rFonts w:ascii="Raleway" w:hAnsi="Raleway"/>
                              <w:bCs/>
                              <w:sz w:val="18"/>
                              <w:szCs w:val="18"/>
                            </w:rPr>
                            <w:t xml:space="preserve">ht © Culture by Design Ltd.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AA967F6" id="_x0000_t202" coordsize="21600,21600" o:spt="202" path="m,l,21600r21600,l21600,xe">
              <v:stroke joinstyle="miter"/>
              <v:path gradientshapeok="t" o:connecttype="rect"/>
            </v:shapetype>
            <v:shape id="Text Box 217" o:spid="_x0000_s1039" type="#_x0000_t202" style="position:absolute;margin-left:-19.2pt;margin-top:15.05pt;width:264.35pt;height:21.6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" stroked="f">
              <v:textbox>
                <w:txbxContent>
                  <w:p w14:paraId="43BD5B2E" w14:textId="6D62841B" w:rsidR="00EA344C" w:rsidRPr="00A56014" w:rsidRDefault="00EA344C" w:rsidP="00EA344C">
                    <w:pPr>
                      <w:ind w:right="127"/>
                      <w:rPr>
                        <w:rFonts w:ascii="Raleway" w:hAnsi="Raleway"/>
                        <w:bCs/>
                        <w:sz w:val="18"/>
                        <w:szCs w:val="18"/>
                      </w:rPr>
                    </w:pPr>
                    <w:r w:rsidRPr="00A56014">
                      <w:rPr>
                        <w:rFonts w:ascii="Raleway" w:hAnsi="Raleway"/>
                        <w:bCs/>
                        <w:sz w:val="18"/>
                        <w:szCs w:val="18"/>
                      </w:rPr>
                      <w:t>Copyrig</w:t>
                    </w:r>
                    <w:r w:rsidR="00BC3818" w:rsidRPr="00A56014">
                      <w:rPr>
                        <w:rFonts w:ascii="Raleway" w:hAnsi="Raleway"/>
                        <w:bCs/>
                        <w:sz w:val="18"/>
                        <w:szCs w:val="18"/>
                      </w:rPr>
                      <w:t xml:space="preserve">ht © Culture by Design Ltd. </w:t>
                    </w:r>
                  </w:p>
                </w:txbxContent>
              </v:textbox>
              <w10:wrap anchory="margin"/>
            </v:shape>
          </w:pict>
        </mc:Fallback>
      </mc:AlternateContent>
    </w:r>
    <w:r w:rsidR="004C5626">
      <w:rPr>
        <w:noProof/>
        <w:lang w:val="en-NZ" w:eastAsia="en-NZ"/>
      </w:rPr>
      <mc:AlternateContent>
        <mc:Choice Requires="wps">
          <w:drawing>
            <wp:anchor distT="0" distB="0" distL="114300" distR="114300" simplePos="0" relativeHeight="251656192" behindDoc="0" locked="0" layoutInCell="1" allowOverlap="1" wp14:anchorId="19CAB56E" wp14:editId="16F8F1A2">
              <wp:simplePos x="0" y="0"/>
              <wp:positionH relativeFrom="column">
                <wp:posOffset>-228600</wp:posOffset>
              </wp:positionH>
              <wp:positionV relativeFrom="paragraph">
                <wp:posOffset>116840</wp:posOffset>
              </wp:positionV>
              <wp:extent cx="6636385" cy="35560"/>
              <wp:effectExtent l="0" t="0" r="0" b="0"/>
              <wp:wrapThrough wrapText="bothSides">
                <wp:wrapPolygon edited="0">
                  <wp:start x="0" y="0"/>
                  <wp:lineTo x="0" y="11571"/>
                  <wp:lineTo x="21515" y="11571"/>
                  <wp:lineTo x="21515" y="0"/>
                  <wp:lineTo x="0" y="0"/>
                </wp:wrapPolygon>
              </wp:wrapThrough>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36385" cy="35560"/>
                      </a:xfrm>
                      <a:prstGeom prst="rect">
                        <a:avLst/>
                      </a:prstGeom>
                      <a:solidFill>
                        <a:srgbClr val="002F39"/>
                      </a:solid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9592C5" id="Rectangle 4" o:spid="_x0000_s1026" style="position:absolute;margin-left:-18pt;margin-top:9.2pt;width:522.55pt;height:2.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" fillcolor="#002f39" stroked="f">
              <w10:wrap type="through"/>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8B7251" w14:textId="77777777" w:rsidR="001A4B7D" w:rsidRDefault="001A4B7D" w:rsidP="00F90327">
      <w:r>
        <w:separator/>
      </w:r>
    </w:p>
  </w:footnote>
  <w:footnote w:type="continuationSeparator" w:id="0">
    <w:p w14:paraId="5490A232" w14:textId="77777777" w:rsidR="001A4B7D" w:rsidRDefault="001A4B7D" w:rsidP="00F9032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1DFAC4" w14:textId="17378A04" w:rsidR="006A66D2" w:rsidRDefault="006A66D2">
    <w:pPr>
      <w:pStyle w:val="Header"/>
    </w:pPr>
    <w:r>
      <w:rPr>
        <w:noProof/>
        <w:sz w:val="36"/>
        <w:szCs w:val="36"/>
      </w:rPr>
      <mc:AlternateContent>
        <mc:Choice Requires="wpg">
          <w:drawing>
            <wp:anchor distT="0" distB="0" distL="114300" distR="114300" simplePos="0" relativeHeight="251677696" behindDoc="0" locked="0" layoutInCell="1" allowOverlap="1" wp14:anchorId="48B66A6F" wp14:editId="79779EA4">
              <wp:simplePos x="0" y="0"/>
              <wp:positionH relativeFrom="page">
                <wp:posOffset>-20320</wp:posOffset>
              </wp:positionH>
              <wp:positionV relativeFrom="paragraph">
                <wp:posOffset>-327498</wp:posOffset>
              </wp:positionV>
              <wp:extent cx="755015" cy="1584325"/>
              <wp:effectExtent l="0" t="0" r="26035" b="34925"/>
              <wp:wrapNone/>
              <wp:docPr id="254" name="Group 254"/>
              <wp:cNvGraphicFramePr/>
              <a:graphic xmlns:a="http://schemas.openxmlformats.org/drawingml/2006/main">
                <a:graphicData uri="http://schemas.microsoft.com/office/word/2010/wordprocessingGroup">
                  <wpg:wgp>
                    <wpg:cNvGrpSpPr/>
                    <wpg:grpSpPr>
                      <a:xfrm>
                        <a:off x="0" y="0"/>
                        <a:ext cx="755015" cy="1584325"/>
                        <a:chOff x="0" y="0"/>
                        <a:chExt cx="755104" cy="1584684"/>
                      </a:xfrm>
                    </wpg:grpSpPr>
                    <pic:pic xmlns:pic="http://schemas.openxmlformats.org/drawingml/2006/picture">
                      <pic:nvPicPr>
                        <pic:cNvPr id="2049" name="image10.png"/>
                        <pic:cNvPicPr>
                          <a:picLocks noChangeAspect="1"/>
                        </pic:cNvPicPr>
                      </pic:nvPicPr>
                      <pic:blipFill>
                        <a:blip r:embed="rId1" cstate="print"/>
                        <a:stretch>
                          <a:fillRect/>
                        </a:stretch>
                      </pic:blipFill>
                      <pic:spPr>
                        <a:xfrm flipH="1">
                          <a:off x="33100" y="0"/>
                          <a:ext cx="655320" cy="1531620"/>
                        </a:xfrm>
                        <a:prstGeom prst="rect">
                          <a:avLst/>
                        </a:prstGeom>
                      </pic:spPr>
                    </pic:pic>
                    <wps:wsp>
                      <wps:cNvPr id="2050" name="Straight Connector 2050"/>
                      <wps:cNvCnPr/>
                      <wps:spPr>
                        <a:xfrm flipV="1">
                          <a:off x="0" y="432375"/>
                          <a:ext cx="725905" cy="1152309"/>
                        </a:xfrm>
                        <a:prstGeom prst="line">
                          <a:avLst/>
                        </a:prstGeom>
                        <a:ln w="12700">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2051" name="Straight Connector 2051"/>
                      <wps:cNvCnPr/>
                      <wps:spPr>
                        <a:xfrm>
                          <a:off x="43444" y="0"/>
                          <a:ext cx="711660" cy="531676"/>
                        </a:xfrm>
                        <a:prstGeom prst="line">
                          <a:avLst/>
                        </a:prstGeom>
                        <a:ln w="9525">
                          <a:solidFill>
                            <a:schemeClr val="bg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FC00871" id="Group 254" o:spid="_x0000_s1026" style="position:absolute;margin-left:-1.6pt;margin-top:-25.8pt;width:59.45pt;height:124.75pt;z-index:251677696;mso-position-horizontal-relative:page" coordsize="7551,158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0.png" o:spid="_x0000_s1027" type="#_x0000_t75" style="position:absolute;left:331;width:6553;height:15316;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">
                <v:imagedata r:id="rId2" o:title=""/>
              </v:shape>
              <v:line id="Straight Connector 2050" o:spid="_x0000_s1028" style="position:absolute;flip:y;visibility:visible;mso-wrap-style:square" from="0,4323" to="7259,15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" strokecolor="white [3212]" strokeweight="1pt">
                <v:stroke joinstyle="miter"/>
              </v:line>
              <v:line id="Straight Connector 2051" o:spid="_x0000_s1029" style="position:absolute;visibility:visible;mso-wrap-style:square" from="434,0" to="7551,53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" strokecolor="white [3212]">
                <v:stroke joinstyle="miter"/>
              </v:line>
              <w10:wrap anchorx="pag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8A6181" w14:textId="074E5493" w:rsidR="00A56014" w:rsidRDefault="006A66D2" w:rsidP="00A56014">
    <w:pPr>
      <w:rPr>
        <w:rFonts w:ascii="Raleway" w:hAnsi="Raleway"/>
        <w:sz w:val="18"/>
        <w:szCs w:val="18"/>
      </w:rPr>
    </w:pPr>
    <w:bookmarkStart w:id="1" w:name="_Hlk32582636"/>
    <w:r>
      <w:rPr>
        <w:noProof/>
        <w:sz w:val="18"/>
        <w:szCs w:val="18"/>
      </w:rPr>
      <mc:AlternateContent>
        <mc:Choice Requires="wpg">
          <w:drawing>
            <wp:anchor distT="0" distB="0" distL="114300" distR="114300" simplePos="0" relativeHeight="251673600" behindDoc="1" locked="0" layoutInCell="1" allowOverlap="1" wp14:anchorId="4213711B" wp14:editId="2C00F38F">
              <wp:simplePos x="0" y="0"/>
              <wp:positionH relativeFrom="page">
                <wp:posOffset>2572385</wp:posOffset>
              </wp:positionH>
              <wp:positionV relativeFrom="paragraph">
                <wp:posOffset>-449580</wp:posOffset>
              </wp:positionV>
              <wp:extent cx="5033010" cy="480060"/>
              <wp:effectExtent l="19050" t="19050" r="15240" b="34290"/>
              <wp:wrapNone/>
              <wp:docPr id="247" name="Group 247"/>
              <wp:cNvGraphicFramePr/>
              <a:graphic xmlns:a="http://schemas.openxmlformats.org/drawingml/2006/main">
                <a:graphicData uri="http://schemas.microsoft.com/office/word/2010/wordprocessingGroup">
                  <wpg:wgp>
                    <wpg:cNvGrpSpPr/>
                    <wpg:grpSpPr>
                      <a:xfrm flipH="1">
                        <a:off x="0" y="0"/>
                        <a:ext cx="5033010" cy="480060"/>
                        <a:chOff x="0" y="0"/>
                        <a:chExt cx="3633281" cy="763971"/>
                      </a:xfrm>
                    </wpg:grpSpPr>
                    <pic:pic xmlns:pic="http://schemas.openxmlformats.org/drawingml/2006/picture">
                      <pic:nvPicPr>
                        <pic:cNvPr id="244" name="image7.png"/>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28452" y="16576"/>
                          <a:ext cx="3573780" cy="747395"/>
                        </a:xfrm>
                        <a:prstGeom prst="rect">
                          <a:avLst/>
                        </a:prstGeom>
                      </pic:spPr>
                    </pic:pic>
                    <wps:wsp>
                      <wps:cNvPr id="246" name="Straight Connector 246"/>
                      <wps:cNvCnPr/>
                      <wps:spPr>
                        <a:xfrm flipV="1">
                          <a:off x="0" y="0"/>
                          <a:ext cx="3633281" cy="763971"/>
                        </a:xfrm>
                        <a:prstGeom prst="line">
                          <a:avLst/>
                        </a:prstGeom>
                        <a:ln w="28575">
                          <a:solidFill>
                            <a:schemeClr val="bg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4989D45" id="Group 247" o:spid="_x0000_s1026" style="position:absolute;margin-left:202.55pt;margin-top:-35.4pt;width:396.3pt;height:37.8pt;flip:x;z-index:-251642880;mso-position-horizontal-relative:page;mso-width-relative:margin;mso-height-relative:margin" coordsize="36332,76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7.png" o:spid="_x0000_s1027" type="#_x0000_t75" style="position:absolute;left:284;top:165;width:35738;height:74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">
                <v:imagedata r:id="rId2" o:title=""/>
              </v:shape>
              <v:line id="Straight Connector 246" o:spid="_x0000_s1028" style="position:absolute;flip:y;visibility:visible;mso-wrap-style:square" from="0,0" to="36332,76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" strokecolor="white [3212]" strokeweight="2.25pt">
                <v:stroke joinstyle="miter"/>
              </v:line>
              <w10:wrap anchorx="page"/>
            </v:group>
          </w:pict>
        </mc:Fallback>
      </mc:AlternateContent>
    </w:r>
  </w:p>
  <w:bookmarkStart w:id="2" w:name="_Hlk32501633" w:displacedByCustomXml="next"/>
  <w:sdt>
    <w:sdtPr>
      <w:rPr>
        <w:color w:val="7F7F7F" w:themeColor="background1" w:themeShade="7F"/>
        <w:spacing w:val="60"/>
      </w:rPr>
      <w:id w:val="2140378315"/>
      <w:docPartObj>
        <w:docPartGallery w:val="Page Numbers (Top of Page)"/>
        <w:docPartUnique/>
      </w:docPartObj>
    </w:sdtPr>
    <w:sdtEndPr>
      <w:rPr>
        <w:rFonts w:ascii="Raleway" w:hAnsi="Raleway"/>
        <w:b/>
        <w:bCs/>
        <w:noProof/>
        <w:color w:val="auto"/>
        <w:spacing w:val="0"/>
      </w:rPr>
    </w:sdtEndPr>
    <w:sdtContent>
      <w:p w14:paraId="46D81BB8" w14:textId="3D8AE229" w:rsidR="00D55210" w:rsidRPr="00A56014" w:rsidRDefault="00A56014" w:rsidP="00A56014">
        <w:pPr>
          <w:pStyle w:val="Header"/>
          <w:pBdr>
            <w:bottom w:val="single" w:sz="4" w:space="1" w:color="D9D9D9" w:themeColor="background1" w:themeShade="D9"/>
          </w:pBdr>
          <w:jc w:val="right"/>
          <w:rPr>
            <w:rFonts w:ascii="Raleway" w:hAnsi="Raleway"/>
            <w:b/>
            <w:bCs/>
          </w:rPr>
        </w:pPr>
        <w:r w:rsidRPr="009E71EC">
          <w:rPr>
            <w:rFonts w:ascii="Raleway" w:hAnsi="Raleway"/>
            <w:color w:val="7F7F7F" w:themeColor="background1" w:themeShade="7F"/>
            <w:spacing w:val="60"/>
          </w:rPr>
          <w:t>Page</w:t>
        </w:r>
        <w:r w:rsidRPr="009E71EC">
          <w:rPr>
            <w:rFonts w:ascii="Raleway" w:hAnsi="Raleway"/>
          </w:rPr>
          <w:t xml:space="preserve"> | </w:t>
        </w:r>
        <w:r w:rsidRPr="00A870C7">
          <w:rPr>
            <w:rFonts w:ascii="Raleway" w:hAnsi="Raleway"/>
            <w:b/>
            <w:bCs/>
          </w:rPr>
          <w:fldChar w:fldCharType="begin"/>
        </w:r>
        <w:r w:rsidRPr="00A870C7">
          <w:rPr>
            <w:rFonts w:ascii="Raleway" w:hAnsi="Raleway"/>
            <w:b/>
            <w:bCs/>
          </w:rPr>
          <w:instrText xml:space="preserve"> PAGE   \* MERGEFORMAT </w:instrText>
        </w:r>
        <w:r w:rsidRPr="00A870C7">
          <w:rPr>
            <w:rFonts w:ascii="Raleway" w:hAnsi="Raleway"/>
            <w:b/>
            <w:bCs/>
          </w:rPr>
          <w:fldChar w:fldCharType="separate"/>
        </w:r>
        <w:r>
          <w:rPr>
            <w:rFonts w:ascii="Raleway" w:hAnsi="Raleway"/>
            <w:b/>
            <w:bCs/>
          </w:rPr>
          <w:t>2</w:t>
        </w:r>
        <w:r w:rsidRPr="00A870C7">
          <w:rPr>
            <w:rFonts w:ascii="Raleway" w:hAnsi="Raleway"/>
            <w:b/>
            <w:bCs/>
            <w:noProof/>
          </w:rPr>
          <w:fldChar w:fldCharType="end"/>
        </w:r>
      </w:p>
    </w:sdtContent>
  </w:sdt>
  <w:bookmarkEnd w:id="2" w:displacedByCustomXml="prev"/>
  <w:bookmarkEnd w:id="1" w:displacedByCustomXml="prev"/>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B145F1" w14:textId="4CF0A00B" w:rsidR="00D55210" w:rsidRDefault="00D55210" w:rsidP="00C13F8F">
    <w:pPr>
      <w:pStyle w:val="Header"/>
      <w:ind w:firstLine="72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attachedTemplate r:id="rId1"/>
  <w:defaultTabStop w:val="720"/>
  <w:evenAndOddHeaders/>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40DF"/>
    <w:rsid w:val="001830CA"/>
    <w:rsid w:val="001A09F1"/>
    <w:rsid w:val="001A4B7D"/>
    <w:rsid w:val="002070B7"/>
    <w:rsid w:val="0025101B"/>
    <w:rsid w:val="002937FA"/>
    <w:rsid w:val="0029482D"/>
    <w:rsid w:val="00326215"/>
    <w:rsid w:val="003B28DA"/>
    <w:rsid w:val="003B6BBB"/>
    <w:rsid w:val="003F2D93"/>
    <w:rsid w:val="004C5626"/>
    <w:rsid w:val="004D3B1A"/>
    <w:rsid w:val="00550B9F"/>
    <w:rsid w:val="005940DF"/>
    <w:rsid w:val="005C05A8"/>
    <w:rsid w:val="005F5CCC"/>
    <w:rsid w:val="006A66D2"/>
    <w:rsid w:val="006F2399"/>
    <w:rsid w:val="006F3411"/>
    <w:rsid w:val="0085691F"/>
    <w:rsid w:val="008A49F5"/>
    <w:rsid w:val="008E56A2"/>
    <w:rsid w:val="00916E3C"/>
    <w:rsid w:val="00937C14"/>
    <w:rsid w:val="009740D4"/>
    <w:rsid w:val="009C42AF"/>
    <w:rsid w:val="00A56014"/>
    <w:rsid w:val="00B52200"/>
    <w:rsid w:val="00B85FC1"/>
    <w:rsid w:val="00B91FC1"/>
    <w:rsid w:val="00BC3818"/>
    <w:rsid w:val="00BF2287"/>
    <w:rsid w:val="00C13F8F"/>
    <w:rsid w:val="00CF38B1"/>
    <w:rsid w:val="00D55210"/>
    <w:rsid w:val="00D63CF2"/>
    <w:rsid w:val="00EA344C"/>
    <w:rsid w:val="00ED0194"/>
    <w:rsid w:val="00EE6321"/>
    <w:rsid w:val="00F00C2E"/>
    <w:rsid w:val="00F90327"/>
    <w:rsid w:val="00F91AC2"/>
    <w:rsid w:val="00FB543E"/>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F35E0D4"/>
  <w14:defaultImageDpi w14:val="300"/>
  <w15:chartTrackingRefBased/>
  <w15:docId w15:val="{55904978-7C27-4447-9D3F-9A4BD3B518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en-NZ" w:eastAsia="en-N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90327"/>
    <w:rPr>
      <w:rFonts w:ascii="Lucida Grande" w:hAnsi="Lucida Grande" w:cs="Lucida Grande"/>
      <w:sz w:val="18"/>
      <w:szCs w:val="18"/>
    </w:rPr>
  </w:style>
  <w:style w:type="character" w:customStyle="1" w:styleId="BalloonTextChar">
    <w:name w:val="Balloon Text Char"/>
    <w:link w:val="BalloonText"/>
    <w:uiPriority w:val="99"/>
    <w:semiHidden/>
    <w:rsid w:val="00F90327"/>
    <w:rPr>
      <w:rFonts w:ascii="Lucida Grande" w:hAnsi="Lucida Grande" w:cs="Lucida Grande"/>
      <w:sz w:val="18"/>
      <w:szCs w:val="18"/>
    </w:rPr>
  </w:style>
  <w:style w:type="paragraph" w:styleId="Header">
    <w:name w:val="header"/>
    <w:basedOn w:val="Normal"/>
    <w:link w:val="HeaderChar"/>
    <w:uiPriority w:val="99"/>
    <w:unhideWhenUsed/>
    <w:rsid w:val="00F90327"/>
    <w:pPr>
      <w:tabs>
        <w:tab w:val="center" w:pos="4320"/>
        <w:tab w:val="right" w:pos="8640"/>
      </w:tabs>
    </w:pPr>
  </w:style>
  <w:style w:type="character" w:customStyle="1" w:styleId="HeaderChar">
    <w:name w:val="Header Char"/>
    <w:basedOn w:val="DefaultParagraphFont"/>
    <w:link w:val="Header"/>
    <w:uiPriority w:val="99"/>
    <w:rsid w:val="00F90327"/>
  </w:style>
  <w:style w:type="paragraph" w:styleId="Footer">
    <w:name w:val="footer"/>
    <w:basedOn w:val="Normal"/>
    <w:link w:val="FooterChar"/>
    <w:uiPriority w:val="99"/>
    <w:unhideWhenUsed/>
    <w:rsid w:val="00F90327"/>
    <w:pPr>
      <w:tabs>
        <w:tab w:val="center" w:pos="4320"/>
        <w:tab w:val="right" w:pos="8640"/>
      </w:tabs>
    </w:pPr>
  </w:style>
  <w:style w:type="character" w:customStyle="1" w:styleId="FooterChar">
    <w:name w:val="Footer Char"/>
    <w:basedOn w:val="DefaultParagraphFont"/>
    <w:link w:val="Footer"/>
    <w:uiPriority w:val="99"/>
    <w:rsid w:val="00F90327"/>
  </w:style>
  <w:style w:type="paragraph" w:styleId="NormalWeb">
    <w:name w:val="Normal (Web)"/>
    <w:basedOn w:val="Normal"/>
    <w:uiPriority w:val="99"/>
    <w:semiHidden/>
    <w:unhideWhenUsed/>
    <w:rsid w:val="00550B9F"/>
    <w:pPr>
      <w:spacing w:before="100" w:beforeAutospacing="1" w:after="100" w:afterAutospacing="1"/>
    </w:pPr>
    <w:rPr>
      <w:rFonts w:ascii="Times New Roman" w:eastAsiaTheme="minorEastAsia" w:hAnsi="Times New Roman"/>
      <w:lang w:val="en-NZ" w:eastAsia="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16410430">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300"/>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2.xml"/><Relationship Id="rId26" Type="http://schemas.openxmlformats.org/officeDocument/2006/relationships/customXml" Target="../customXml/item3.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1.xml"/><Relationship Id="rId25"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image" Target="media/image80.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g"/><Relationship Id="rId14" Type="http://schemas.microsoft.com/office/2007/relationships/hdphoto" Target="media/hdphoto1.wdp"/><Relationship Id="rId22" Type="http://schemas.openxmlformats.org/officeDocument/2006/relationships/footer" Target="footer3.xml"/><Relationship Id="rId27" Type="http://schemas.openxmlformats.org/officeDocument/2006/relationships/customXml" Target="../customXml/item4.xml"/></Relationships>
</file>

<file path=word/_rels/foot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_rels/footer2.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png"/></Relationships>
</file>

<file path=word/_rels/footer3.xml.rels><?xml version="1.0" encoding="UTF-8" standalone="yes"?>
<Relationships xmlns="http://schemas.openxmlformats.org/package/2006/relationships"><Relationship Id="rId1" Type="http://schemas.openxmlformats.org/officeDocument/2006/relationships/image" Target="media/image17.png"/></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ie\Google%20Drive\shared%20folder\Culture%20By%20Design\Culture%20Excellence%20Framework\Toolkits\AA%20Toolkit%20Standard\Workshop%20Folder\CbD%20Workbook%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0EBF2AA6DC894449BCDF871F0340D1CC" ma:contentTypeVersion="13" ma:contentTypeDescription="Create a new document." ma:contentTypeScope="" ma:versionID="0ddae9fc18278bf7b7a1f64e635ec35f">
  <xsd:schema xmlns:xsd="http://www.w3.org/2001/XMLSchema" xmlns:xs="http://www.w3.org/2001/XMLSchema" xmlns:p="http://schemas.microsoft.com/office/2006/metadata/properties" xmlns:ns2="05473fb2-02f4-4159-9838-e4313552dbe6" xmlns:ns3="f0e87bf3-135e-4af9-8f90-017ae4caf735" targetNamespace="http://schemas.microsoft.com/office/2006/metadata/properties" ma:root="true" ma:fieldsID="5ed890a1f0c09ae42d2684b6fbf05cc5" ns2:_="" ns3:_="">
    <xsd:import namespace="05473fb2-02f4-4159-9838-e4313552dbe6"/>
    <xsd:import namespace="f0e87bf3-135e-4af9-8f90-017ae4caf73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473fb2-02f4-4159-9838-e4313552dbe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9ca9007a-31c0-468b-8633-4dcf289dde6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0e87bf3-135e-4af9-8f90-017ae4caf735"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583a30c2-a2ad-4e5f-8f35-f84142285151}" ma:internalName="TaxCatchAll" ma:showField="CatchAllData" ma:web="f0e87bf3-135e-4af9-8f90-017ae4caf73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MediaLengthInSeconds xmlns="05473fb2-02f4-4159-9838-e4313552dbe6" xsi:nil="true"/>
    <TaxCatchAll xmlns="f0e87bf3-135e-4af9-8f90-017ae4caf735" xsi:nil="true"/>
    <lcf76f155ced4ddcb4097134ff3c332f xmlns="05473fb2-02f4-4159-9838-e4313552dbe6">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F657F48-C426-440A-9465-629CD0B4C29A}">
  <ds:schemaRefs>
    <ds:schemaRef ds:uri="http://schemas.openxmlformats.org/officeDocument/2006/bibliography"/>
  </ds:schemaRefs>
</ds:datastoreItem>
</file>

<file path=customXml/itemProps2.xml><?xml version="1.0" encoding="utf-8"?>
<ds:datastoreItem xmlns:ds="http://schemas.openxmlformats.org/officeDocument/2006/customXml" ds:itemID="{FEB6294D-C008-4E75-B981-51522B462094}"/>
</file>

<file path=customXml/itemProps3.xml><?xml version="1.0" encoding="utf-8"?>
<ds:datastoreItem xmlns:ds="http://schemas.openxmlformats.org/officeDocument/2006/customXml" ds:itemID="{15EC94AA-74E7-413C-90FF-C600E6EEE661}"/>
</file>

<file path=customXml/itemProps4.xml><?xml version="1.0" encoding="utf-8"?>
<ds:datastoreItem xmlns:ds="http://schemas.openxmlformats.org/officeDocument/2006/customXml" ds:itemID="{528AC163-774E-4A2D-A3E4-AE5B4BFEF444}"/>
</file>

<file path=docProps/app.xml><?xml version="1.0" encoding="utf-8"?>
<Properties xmlns="http://schemas.openxmlformats.org/officeDocument/2006/extended-properties" xmlns:vt="http://schemas.openxmlformats.org/officeDocument/2006/docPropsVTypes">
  <Template>CbD Workbook Template</Template>
  <TotalTime>50</TotalTime>
  <Pages>5</Pages>
  <Words>188</Words>
  <Characters>1076</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Johnston</dc:creator>
  <cp:keywords/>
  <dc:description/>
  <cp:lastModifiedBy>Laura Dickson</cp:lastModifiedBy>
  <cp:revision>7</cp:revision>
  <dcterms:created xsi:type="dcterms:W3CDTF">2017-05-04T00:27:00Z</dcterms:created>
  <dcterms:modified xsi:type="dcterms:W3CDTF">2020-09-27T00:56:00Z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0x0101000EBF2AA6DC894449BCDF871F0340D1CC</vt:lpwstr>
  </property>
  <property fmtid="{D5CDD505-2E9C-101B-9397-08002B2CF9AE}" pid="3" name="Order">
    <vt:r8>92600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